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764B" w:rsidR="005D764B" w:rsidP="005D764B" w:rsidRDefault="005D764B" w14:paraId="58415C8C" w14:textId="77777777">
      <w:pPr>
        <w:pStyle w:val="Hovedtittel"/>
        <w:rPr>
          <w:lang w:val="nb-NO"/>
        </w:rPr>
      </w:pPr>
      <w:r w:rsidRPr="005D764B">
        <w:rPr>
          <w:lang w:val="nb-NO"/>
        </w:rPr>
        <w:t xml:space="preserve">VEDLEGG B </w:t>
      </w:r>
      <w:r>
        <w:rPr>
          <w:lang w:val="nb-NO"/>
        </w:rPr>
        <w:t>–</w:t>
      </w:r>
      <w:r w:rsidRPr="005D764B">
        <w:rPr>
          <w:lang w:val="nb-NO"/>
        </w:rPr>
        <w:t xml:space="preserve"> VEDERLAG</w:t>
      </w:r>
      <w:r>
        <w:rPr>
          <w:lang w:val="nb-NO"/>
        </w:rPr>
        <w:t xml:space="preserve"> tjenester</w:t>
      </w:r>
    </w:p>
    <w:p w:rsidR="00AB6BEF" w:rsidRDefault="00AB6BEF" w14:paraId="5E884DBC" w14:textId="77777777">
      <w:pPr>
        <w:pStyle w:val="Overskriftforinnholdsfortegnelse"/>
      </w:pPr>
      <w:r>
        <w:t>Innholdsfortegnelse</w:t>
      </w:r>
    </w:p>
    <w:p w:rsidRPr="00CF0DD5" w:rsidR="000234F7" w:rsidRDefault="00AB6BEF" w14:paraId="2E1B0E33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history="1" w:anchor="_Toc86137487">
        <w:r w:rsidRPr="007E54A0" w:rsidR="000234F7">
          <w:rPr>
            <w:rStyle w:val="Hyperkobling"/>
            <w:lang w:val="nb-NO"/>
          </w:rPr>
          <w:t>1.</w:t>
        </w:r>
        <w:r w:rsidRPr="00CF0DD5" w:rsidR="000234F7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 w:rsidR="000234F7">
          <w:rPr>
            <w:rStyle w:val="Hyperkobling"/>
            <w:lang w:val="nb-NO"/>
          </w:rPr>
          <w:t>GENERELT</w:t>
        </w:r>
        <w:r w:rsidR="000234F7">
          <w:rPr>
            <w:webHidden/>
          </w:rPr>
          <w:tab/>
        </w:r>
        <w:r w:rsidR="000234F7">
          <w:rPr>
            <w:webHidden/>
          </w:rPr>
          <w:fldChar w:fldCharType="begin"/>
        </w:r>
        <w:r w:rsidR="000234F7">
          <w:rPr>
            <w:webHidden/>
          </w:rPr>
          <w:instrText xml:space="preserve"> PAGEREF _Toc86137487 \h </w:instrText>
        </w:r>
        <w:r w:rsidR="000234F7">
          <w:rPr>
            <w:webHidden/>
          </w:rPr>
        </w:r>
        <w:r w:rsidR="000234F7">
          <w:rPr>
            <w:webHidden/>
          </w:rPr>
          <w:fldChar w:fldCharType="separate"/>
        </w:r>
        <w:r w:rsidR="000234F7">
          <w:rPr>
            <w:webHidden/>
          </w:rPr>
          <w:t>2</w:t>
        </w:r>
        <w:r w:rsidR="000234F7">
          <w:rPr>
            <w:webHidden/>
          </w:rPr>
          <w:fldChar w:fldCharType="end"/>
        </w:r>
      </w:hyperlink>
    </w:p>
    <w:p w:rsidRPr="00CF0DD5" w:rsidR="000234F7" w:rsidRDefault="000234F7" w14:paraId="5EFC7964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hyperlink w:history="1" w:anchor="_Toc86137488">
        <w:r w:rsidRPr="007E54A0">
          <w:rPr>
            <w:rStyle w:val="Hyperkobling"/>
            <w:lang w:val="nb-NO"/>
          </w:rPr>
          <w:t>2.</w:t>
        </w:r>
        <w:r w:rsidRPr="00CF0DD5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>
          <w:rPr>
            <w:rStyle w:val="Hyperkobling"/>
            <w:lang w:val="nb-NO"/>
          </w:rPr>
          <w:t>PRISBETINGELSER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16C9DA61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89">
        <w:r w:rsidRPr="007E54A0">
          <w:rPr>
            <w:rStyle w:val="Hyperkobling"/>
          </w:rPr>
          <w:t>2.1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Kostnader inkludert i priser og rater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58CB880A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0">
        <w:r w:rsidRPr="007E54A0">
          <w:rPr>
            <w:rStyle w:val="Hyperkobling"/>
          </w:rPr>
          <w:t>2.2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Valuta og merverdiavgift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132EC871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hyperlink w:history="1" w:anchor="_Toc86137491">
        <w:r w:rsidRPr="007E54A0">
          <w:rPr>
            <w:rStyle w:val="Hyperkobling"/>
            <w:lang w:val="nb-NO"/>
          </w:rPr>
          <w:t>3.</w:t>
        </w:r>
        <w:r w:rsidRPr="00CF0DD5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>
          <w:rPr>
            <w:rStyle w:val="Hyperkobling"/>
            <w:lang w:val="nb-NO"/>
          </w:rPr>
          <w:t>PRIS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04CC649B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2">
        <w:r w:rsidRPr="007E54A0">
          <w:rPr>
            <w:rStyle w:val="Hyperkobling"/>
          </w:rPr>
          <w:t>3.1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Fast Pris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303C41B6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3">
        <w:r w:rsidRPr="007E54A0">
          <w:rPr>
            <w:rStyle w:val="Hyperkobling"/>
          </w:rPr>
          <w:t>3.2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Rigg og administrasjon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12B1ADD3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4">
        <w:r w:rsidRPr="007E54A0">
          <w:rPr>
            <w:rStyle w:val="Hyperkobling"/>
          </w:rPr>
          <w:t>3.3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Arbeid som betales etter faktisk medgått tid og materialer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Pr="00CF0DD5" w:rsidR="000234F7" w:rsidRDefault="000234F7" w14:paraId="45662ECD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5">
        <w:r w:rsidRPr="007E54A0">
          <w:rPr>
            <w:rStyle w:val="Hyperkobling"/>
          </w:rPr>
          <w:t>3.4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Timeratet 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7C1E3C52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6">
        <w:r w:rsidRPr="007E54A0">
          <w:rPr>
            <w:rStyle w:val="Hyperkobling"/>
          </w:rPr>
          <w:t>3.5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Endringer og tillegg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2EFD0B6E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7">
        <w:r w:rsidRPr="007E54A0">
          <w:rPr>
            <w:rStyle w:val="Hyperkobling"/>
          </w:rPr>
          <w:t>3.6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Opsjoner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3CAC3555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hyperlink w:history="1" w:anchor="_Toc86137498">
        <w:r w:rsidRPr="007E54A0">
          <w:rPr>
            <w:rStyle w:val="Hyperkobling"/>
            <w:lang w:val="nb-NO"/>
          </w:rPr>
          <w:t>4.</w:t>
        </w:r>
        <w:r w:rsidRPr="00CF0DD5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>
          <w:rPr>
            <w:rStyle w:val="Hyperkobling"/>
            <w:lang w:val="nb-NO"/>
          </w:rPr>
          <w:t>PRISJUSTERING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3586C476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499">
        <w:r w:rsidRPr="007E54A0">
          <w:rPr>
            <w:rStyle w:val="Hyperkobling"/>
          </w:rPr>
          <w:t>4.1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Endringer i myndighetspålagte avgifter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_Toc86137499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0E2BC0C1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hyperlink w:history="1" w:anchor="_Toc86137500">
        <w:r w:rsidRPr="007E54A0">
          <w:rPr>
            <w:rStyle w:val="Hyperkobling"/>
            <w:lang w:val="nb-NO"/>
          </w:rPr>
          <w:t>5.</w:t>
        </w:r>
        <w:r w:rsidRPr="00CF0DD5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>
          <w:rPr>
            <w:rStyle w:val="Hyperkobling"/>
            <w:lang w:val="nb-NO"/>
          </w:rPr>
          <w:t>AVROP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Pr="00CF0DD5" w:rsidR="000234F7" w:rsidRDefault="000234F7" w14:paraId="3F8E7671" w14:textId="77777777">
      <w:pPr>
        <w:pStyle w:val="INNH1"/>
        <w:rPr>
          <w:rFonts w:ascii="Calibri" w:hAnsi="Calibri"/>
          <w:b w:val="0"/>
          <w:caps w:val="0"/>
          <w:sz w:val="22"/>
          <w:szCs w:val="22"/>
          <w:lang w:val="nb-NO" w:eastAsia="nb-NO"/>
        </w:rPr>
      </w:pPr>
      <w:hyperlink w:history="1" w:anchor="_Toc86137501">
        <w:r w:rsidRPr="007E54A0">
          <w:rPr>
            <w:rStyle w:val="Hyperkobling"/>
            <w:lang w:val="nb-NO"/>
          </w:rPr>
          <w:t>6.</w:t>
        </w:r>
        <w:r w:rsidRPr="00CF0DD5">
          <w:rPr>
            <w:rFonts w:ascii="Calibri" w:hAnsi="Calibri"/>
            <w:b w:val="0"/>
            <w:caps w:val="0"/>
            <w:sz w:val="22"/>
            <w:szCs w:val="22"/>
            <w:lang w:val="nb-NO" w:eastAsia="nb-NO"/>
          </w:rPr>
          <w:tab/>
        </w:r>
        <w:r w:rsidRPr="007E54A0">
          <w:rPr>
            <w:rStyle w:val="Hyperkobling"/>
            <w:lang w:val="nb-NO"/>
          </w:rPr>
          <w:t>FAKTURERING OG BETALING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Pr="00CF0DD5" w:rsidR="000234F7" w:rsidRDefault="000234F7" w14:paraId="5762AE15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502">
        <w:r w:rsidRPr="007E54A0">
          <w:rPr>
            <w:rStyle w:val="Hyperkobling"/>
          </w:rPr>
          <w:t>6.1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Arbeid som kompenseres etter faktisk medgått tid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Pr="00CF0DD5" w:rsidR="000234F7" w:rsidRDefault="000234F7" w14:paraId="7FBD3E15" w14:textId="77777777">
      <w:pPr>
        <w:pStyle w:val="INNH2"/>
        <w:rPr>
          <w:rFonts w:ascii="Calibri" w:hAnsi="Calibri"/>
          <w:sz w:val="22"/>
          <w:szCs w:val="22"/>
          <w:lang w:eastAsia="nb-NO"/>
        </w:rPr>
      </w:pPr>
      <w:hyperlink w:history="1" w:anchor="_Toc86137503">
        <w:r w:rsidRPr="007E54A0">
          <w:rPr>
            <w:rStyle w:val="Hyperkobling"/>
          </w:rPr>
          <w:t>6.2</w:t>
        </w:r>
        <w:r w:rsidRPr="00CF0DD5">
          <w:rPr>
            <w:rFonts w:ascii="Calibri" w:hAnsi="Calibri"/>
            <w:sz w:val="22"/>
            <w:szCs w:val="22"/>
            <w:lang w:eastAsia="nb-NO"/>
          </w:rPr>
          <w:tab/>
        </w:r>
        <w:r w:rsidRPr="007E54A0">
          <w:rPr>
            <w:rStyle w:val="Hyperkobling"/>
          </w:rPr>
          <w:t>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_Toc86137503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B6BEF" w:rsidRDefault="00AB6BEF" w14:paraId="1A039F65" w14:textId="77777777">
      <w:r>
        <w:rPr>
          <w:b/>
          <w:bCs/>
        </w:rPr>
        <w:fldChar w:fldCharType="end"/>
      </w:r>
    </w:p>
    <w:p w:rsidRPr="005D764B" w:rsidR="005D764B" w:rsidP="005D764B" w:rsidRDefault="005D764B" w14:paraId="1806B199" w14:textId="77777777">
      <w:pPr>
        <w:pStyle w:val="Overskrift1"/>
        <w:rPr>
          <w:lang w:val="nb-NO"/>
        </w:rPr>
      </w:pPr>
      <w:r>
        <w:rPr>
          <w:lang w:val="nb-NO"/>
        </w:rPr>
        <w:br w:type="page"/>
      </w:r>
      <w:bookmarkStart w:name="_Toc86137487" w:id="0"/>
      <w:r w:rsidRPr="005D764B">
        <w:rPr>
          <w:lang w:val="nb-NO"/>
        </w:rPr>
        <w:t>GENERELT</w:t>
      </w:r>
      <w:bookmarkEnd w:id="0"/>
    </w:p>
    <w:p w:rsidRPr="005D764B" w:rsidR="005D764B" w:rsidP="005D764B" w:rsidRDefault="005D764B" w14:paraId="53D7EE22" w14:textId="26E6E42E">
      <w:pPr>
        <w:pStyle w:val="Kontraktstil"/>
        <w:rPr>
          <w:lang w:val="nb-NO"/>
        </w:rPr>
      </w:pPr>
      <w:r w:rsidRPr="60BD106C">
        <w:rPr>
          <w:lang w:val="nb-NO"/>
        </w:rPr>
        <w:t>For utførelse av Leveransen skal Leverandøren betales i henhold til betingelsene i</w:t>
      </w:r>
      <w:r w:rsidRPr="60BD106C" w:rsidR="00680FA8">
        <w:rPr>
          <w:lang w:val="nb-NO"/>
        </w:rPr>
        <w:t xml:space="preserve"> </w:t>
      </w:r>
      <w:r w:rsidRPr="00514579" w:rsidR="00680FA8">
        <w:rPr>
          <w:lang w:val="nb-NO"/>
        </w:rPr>
        <w:t xml:space="preserve">Generelle vilkår </w:t>
      </w:r>
      <w:r w:rsidRPr="00514579" w:rsidR="0019413C">
        <w:rPr>
          <w:lang w:val="nb-NO"/>
        </w:rPr>
        <w:t>NS 8406: 2009</w:t>
      </w:r>
      <w:r w:rsidRPr="60BD106C" w:rsidR="0019413C">
        <w:rPr>
          <w:lang w:val="nb-NO"/>
        </w:rPr>
        <w:t>, og som beskrevet i dette vedlegg.</w:t>
      </w:r>
    </w:p>
    <w:p w:rsidRPr="005D764B" w:rsidR="005D764B" w:rsidP="00AB6BEF" w:rsidRDefault="005D764B" w14:paraId="1DD766FF" w14:textId="77777777">
      <w:pPr>
        <w:pStyle w:val="Overskrift1"/>
        <w:rPr>
          <w:lang w:val="nb-NO"/>
        </w:rPr>
      </w:pPr>
      <w:bookmarkStart w:name="_Toc86137488" w:id="1"/>
      <w:r w:rsidRPr="005D764B">
        <w:rPr>
          <w:lang w:val="nb-NO"/>
        </w:rPr>
        <w:t>PRISBETINGELSER</w:t>
      </w:r>
      <w:bookmarkEnd w:id="1"/>
    </w:p>
    <w:p w:rsidRPr="005D764B" w:rsidR="005D764B" w:rsidP="00AB6BEF" w:rsidRDefault="005D764B" w14:paraId="6B96F38A" w14:textId="77777777">
      <w:pPr>
        <w:pStyle w:val="Overskrift2"/>
        <w:rPr>
          <w:lang w:val="nb-NO"/>
        </w:rPr>
      </w:pPr>
      <w:bookmarkStart w:name="_Toc86137489" w:id="2"/>
      <w:r w:rsidRPr="005D764B">
        <w:rPr>
          <w:lang w:val="nb-NO"/>
        </w:rPr>
        <w:t>Kostnader inkludert i priser og rater</w:t>
      </w:r>
      <w:bookmarkEnd w:id="2"/>
    </w:p>
    <w:p w:rsidRPr="005D764B" w:rsidR="005D764B" w:rsidP="005D764B" w:rsidRDefault="005D764B" w14:paraId="1909EA19" w14:textId="77777777">
      <w:pPr>
        <w:pStyle w:val="Kontraktstil"/>
        <w:rPr>
          <w:lang w:val="nb-NO"/>
        </w:rPr>
      </w:pPr>
      <w:r w:rsidRPr="005D764B">
        <w:rPr>
          <w:lang w:val="nb-NO"/>
        </w:rPr>
        <w:t xml:space="preserve">Alle relevante kostnader skal være inkludert i de respektive priser og rater. </w:t>
      </w:r>
    </w:p>
    <w:p w:rsidRPr="005D764B" w:rsidR="005D764B" w:rsidP="00AB6BEF" w:rsidRDefault="005D764B" w14:paraId="2C668964" w14:textId="77777777">
      <w:pPr>
        <w:pStyle w:val="Overskrift2"/>
        <w:rPr>
          <w:lang w:val="nb-NO"/>
        </w:rPr>
      </w:pPr>
      <w:bookmarkStart w:name="_Toc86137490" w:id="3"/>
      <w:r w:rsidRPr="005D764B">
        <w:rPr>
          <w:lang w:val="nb-NO"/>
        </w:rPr>
        <w:t>Valuta og merverdiavgift</w:t>
      </w:r>
      <w:bookmarkEnd w:id="3"/>
    </w:p>
    <w:p w:rsidRPr="005D764B" w:rsidR="005D764B" w:rsidP="005D764B" w:rsidRDefault="005D764B" w14:paraId="74B17FAA" w14:textId="77777777">
      <w:pPr>
        <w:pStyle w:val="Kontraktstil"/>
        <w:rPr>
          <w:lang w:val="nb-NO"/>
        </w:rPr>
      </w:pPr>
      <w:r w:rsidRPr="005D764B">
        <w:rPr>
          <w:lang w:val="nb-NO"/>
        </w:rPr>
        <w:t>Alle priser og rater er oppgitt i norske kroner (NOK) og er eksklusive merverdiavgift. Prisene kan ikke endres på grunn av endringer i valutakurser.</w:t>
      </w:r>
    </w:p>
    <w:p w:rsidRPr="005D764B" w:rsidR="005D764B" w:rsidP="005D764B" w:rsidRDefault="005D764B" w14:paraId="587BA1C1" w14:textId="77777777">
      <w:pPr>
        <w:pStyle w:val="Kontraktstil"/>
        <w:rPr>
          <w:lang w:val="nb-NO"/>
        </w:rPr>
      </w:pPr>
      <w:r w:rsidRPr="005D764B">
        <w:rPr>
          <w:lang w:val="nb-NO"/>
        </w:rPr>
        <w:t xml:space="preserve">Merverdiavgift skal kalkuleres i henhold til gjeldende lover og regler. </w:t>
      </w:r>
    </w:p>
    <w:p w:rsidRPr="005D764B" w:rsidR="005D764B" w:rsidP="00AB6BEF" w:rsidRDefault="005D764B" w14:paraId="19F952D7" w14:textId="77777777">
      <w:pPr>
        <w:pStyle w:val="Overskrift1"/>
        <w:rPr>
          <w:lang w:val="nb-NO"/>
        </w:rPr>
      </w:pPr>
      <w:bookmarkStart w:name="_Toc86137491" w:id="4"/>
      <w:r w:rsidRPr="005D764B">
        <w:rPr>
          <w:lang w:val="nb-NO"/>
        </w:rPr>
        <w:t>PRIS</w:t>
      </w:r>
      <w:bookmarkEnd w:id="4"/>
    </w:p>
    <w:p w:rsidRPr="005D764B" w:rsidR="005D764B" w:rsidP="00AB6BEF" w:rsidRDefault="005D764B" w14:paraId="0CEBC0E6" w14:textId="77777777">
      <w:pPr>
        <w:pStyle w:val="Overskrift2"/>
        <w:rPr>
          <w:lang w:val="nb-NO"/>
        </w:rPr>
      </w:pPr>
      <w:bookmarkStart w:name="_Toc86137492" w:id="5"/>
      <w:r w:rsidRPr="005D764B">
        <w:rPr>
          <w:lang w:val="nb-NO"/>
        </w:rPr>
        <w:t>Fast Pris</w:t>
      </w:r>
      <w:bookmarkEnd w:id="5"/>
    </w:p>
    <w:p w:rsidRPr="005D764B" w:rsidR="005D764B" w:rsidP="005D764B" w:rsidRDefault="005D764B" w14:paraId="4B53F346" w14:textId="4DEB99DA">
      <w:pPr>
        <w:pStyle w:val="Kontraktstil"/>
        <w:rPr>
          <w:lang w:val="nb-NO"/>
        </w:rPr>
      </w:pPr>
      <w:r w:rsidRPr="1965671F">
        <w:rPr>
          <w:lang w:val="nb-NO"/>
        </w:rPr>
        <w:t xml:space="preserve">Kunden skal betale Leverandøren </w:t>
      </w:r>
      <w:r w:rsidRPr="1965671F" w:rsidR="0019413C">
        <w:rPr>
          <w:lang w:val="nb-NO"/>
        </w:rPr>
        <w:t xml:space="preserve">iht til de priser </w:t>
      </w:r>
      <w:r w:rsidRPr="1965671F">
        <w:rPr>
          <w:lang w:val="nb-NO"/>
        </w:rPr>
        <w:t xml:space="preserve">som </w:t>
      </w:r>
      <w:proofErr w:type="gramStart"/>
      <w:r w:rsidRPr="1965671F" w:rsidR="0019413C">
        <w:rPr>
          <w:lang w:val="nb-NO"/>
        </w:rPr>
        <w:t>fremgår</w:t>
      </w:r>
      <w:proofErr w:type="gramEnd"/>
      <w:r w:rsidRPr="1965671F" w:rsidR="0019413C">
        <w:rPr>
          <w:lang w:val="nb-NO"/>
        </w:rPr>
        <w:t xml:space="preserve"> av Vedlegg B – Bilag 1 Prisskjema. </w:t>
      </w:r>
      <w:r w:rsidRPr="1965671F">
        <w:rPr>
          <w:lang w:val="nb-NO"/>
        </w:rPr>
        <w:t xml:space="preserve"> </w:t>
      </w:r>
    </w:p>
    <w:p w:rsidRPr="005D764B" w:rsidR="005D764B" w:rsidP="00AB6BEF" w:rsidRDefault="0019413C" w14:paraId="6EA8955A" w14:textId="77777777">
      <w:pPr>
        <w:pStyle w:val="Overskrift2"/>
        <w:rPr>
          <w:lang w:val="nb-NO"/>
        </w:rPr>
      </w:pPr>
      <w:bookmarkStart w:name="_Toc86137493" w:id="6"/>
      <w:r>
        <w:rPr>
          <w:lang w:val="nb-NO"/>
        </w:rPr>
        <w:t>Rigg og administrasjon</w:t>
      </w:r>
      <w:bookmarkEnd w:id="6"/>
    </w:p>
    <w:p w:rsidRPr="00FE4775" w:rsidR="0019413C" w:rsidP="0019413C" w:rsidRDefault="0019413C" w14:paraId="54767E21" w14:textId="77777777">
      <w:pPr>
        <w:pStyle w:val="Kontraktstil"/>
        <w:rPr>
          <w:lang w:val="nb-NO"/>
        </w:rPr>
      </w:pPr>
      <w:r w:rsidRPr="00FE4775">
        <w:rPr>
          <w:lang w:val="nb-NO"/>
        </w:rPr>
        <w:t xml:space="preserve">Vederlag for riggkostnader kompenseres som rundsumpriser som er angitt </w:t>
      </w:r>
      <w:proofErr w:type="spellStart"/>
      <w:r w:rsidR="000234F7">
        <w:rPr>
          <w:lang w:val="nb-NO"/>
        </w:rPr>
        <w:t>jf</w:t>
      </w:r>
      <w:proofErr w:type="spellEnd"/>
      <w:r w:rsidR="000234F7">
        <w:rPr>
          <w:lang w:val="nb-NO"/>
        </w:rPr>
        <w:t xml:space="preserve"> Vedlegg B – Bilag 1 Prisskjema. </w:t>
      </w:r>
      <w:r w:rsidRPr="00FE4775">
        <w:rPr>
          <w:lang w:val="nb-NO"/>
        </w:rPr>
        <w:t xml:space="preserve"> </w:t>
      </w:r>
    </w:p>
    <w:p w:rsidRPr="00FE4775" w:rsidR="0019413C" w:rsidP="0019413C" w:rsidRDefault="0019413C" w14:paraId="60D18922" w14:textId="77777777">
      <w:pPr>
        <w:pStyle w:val="Kontraktstil"/>
        <w:rPr>
          <w:lang w:val="nb-NO"/>
        </w:rPr>
      </w:pPr>
      <w:r w:rsidRPr="00FE4775">
        <w:rPr>
          <w:lang w:val="nb-NO"/>
        </w:rPr>
        <w:t>Vederlag skal dekke alle Leverandørens generelle kostnader forbundet med oppfyllelse av kontrakten, slik som, men ikke begrenset til:</w:t>
      </w:r>
    </w:p>
    <w:p w:rsidRPr="00FE4775" w:rsidR="0019413C" w:rsidP="0019413C" w:rsidRDefault="0019413C" w14:paraId="6186D2B0" w14:textId="77777777">
      <w:pPr>
        <w:pStyle w:val="Kontraktstil"/>
        <w:rPr>
          <w:lang w:val="nb-NO"/>
        </w:rPr>
      </w:pPr>
      <w:r w:rsidRPr="00FE4775">
        <w:rPr>
          <w:lang w:val="nb-NO"/>
        </w:rPr>
        <w:t>Mobilisering og demobilisering, administrasjon, prosjektering, egenkontroll, dokumentasjon, rigging og drift av byggeplass, HMS-tiltak, samt entreprenørens fortjeneste.</w:t>
      </w:r>
    </w:p>
    <w:p w:rsidRPr="00FE4775" w:rsidR="0019413C" w:rsidP="0019413C" w:rsidRDefault="0019413C" w14:paraId="0C4D9503" w14:textId="77777777">
      <w:pPr>
        <w:pStyle w:val="Kontraktstil"/>
        <w:rPr>
          <w:lang w:val="nb-NO"/>
        </w:rPr>
      </w:pPr>
      <w:r w:rsidRPr="00FE4775">
        <w:rPr>
          <w:lang w:val="nb-NO"/>
        </w:rPr>
        <w:t>Alle RS-poster er faste, og skal ikke justeres ved endringer av mengdenes størrelser.</w:t>
      </w:r>
    </w:p>
    <w:p w:rsidRPr="00FE4775" w:rsidR="0019413C" w:rsidP="0019413C" w:rsidRDefault="0019413C" w14:paraId="175A5D39" w14:textId="77777777">
      <w:pPr>
        <w:pStyle w:val="Kontraktstil"/>
        <w:rPr>
          <w:lang w:val="nb-NO"/>
        </w:rPr>
      </w:pPr>
      <w:r w:rsidRPr="00FE4775">
        <w:rPr>
          <w:lang w:val="nb-NO"/>
        </w:rPr>
        <w:t xml:space="preserve">Arbeid som avtales på endringsordre, skal ikke gi grunnlag for endring av RS-postene for felleskostnader, med mindre noe annet </w:t>
      </w:r>
      <w:proofErr w:type="gramStart"/>
      <w:r w:rsidRPr="00FE4775">
        <w:rPr>
          <w:lang w:val="nb-NO"/>
        </w:rPr>
        <w:t>fremgår</w:t>
      </w:r>
      <w:proofErr w:type="gramEnd"/>
      <w:r w:rsidRPr="00FE4775">
        <w:rPr>
          <w:lang w:val="nb-NO"/>
        </w:rPr>
        <w:t xml:space="preserve"> av den enkelte endringsordre.</w:t>
      </w:r>
    </w:p>
    <w:p w:rsidRPr="005D764B" w:rsidR="005D764B" w:rsidP="00AB6BEF" w:rsidRDefault="005D764B" w14:paraId="00B711FA" w14:textId="77777777">
      <w:pPr>
        <w:pStyle w:val="Overskrift2"/>
        <w:rPr>
          <w:lang w:val="nb-NO"/>
        </w:rPr>
      </w:pPr>
      <w:bookmarkStart w:name="_Toc86137494" w:id="7"/>
      <w:r w:rsidRPr="005D764B">
        <w:rPr>
          <w:lang w:val="nb-NO"/>
        </w:rPr>
        <w:t>Arbeid som betales etter faktisk medgått tid og materialer</w:t>
      </w:r>
      <w:bookmarkEnd w:id="7"/>
    </w:p>
    <w:p w:rsidR="005D764B" w:rsidP="005D764B" w:rsidRDefault="005D764B" w14:paraId="0A395520" w14:textId="77777777">
      <w:pPr>
        <w:pStyle w:val="Kontraktstil"/>
        <w:rPr>
          <w:lang w:val="nb-NO"/>
        </w:rPr>
      </w:pPr>
      <w:r w:rsidRPr="005D764B">
        <w:rPr>
          <w:lang w:val="nb-NO"/>
        </w:rPr>
        <w:t>Kunden skal betale Leverandøren etter faktisk medgått tid og materialer for utførelsen av Leveransen.</w:t>
      </w:r>
    </w:p>
    <w:p w:rsidRPr="00FE4775" w:rsidR="0019413C" w:rsidP="0019413C" w:rsidRDefault="0019413C" w14:paraId="54837408" w14:textId="77777777">
      <w:pPr>
        <w:pStyle w:val="Kontraktstil"/>
        <w:rPr>
          <w:lang w:val="nb-NO"/>
        </w:rPr>
      </w:pPr>
      <w:r w:rsidRPr="00FE4775">
        <w:rPr>
          <w:lang w:val="nb-NO"/>
        </w:rPr>
        <w:t>Det skal føres timelister og materialoppgaver. Detaljert underlag skal følge faktura.</w:t>
      </w:r>
    </w:p>
    <w:p w:rsidRPr="001B755D" w:rsidR="0019413C" w:rsidP="0019413C" w:rsidRDefault="0019413C" w14:paraId="52074038" w14:textId="77777777">
      <w:pPr>
        <w:pStyle w:val="Kontraktstil"/>
        <w:rPr>
          <w:lang w:val="nb-NO"/>
        </w:rPr>
      </w:pPr>
      <w:r w:rsidRPr="00FE4775">
        <w:rPr>
          <w:lang w:val="nb-NO"/>
        </w:rPr>
        <w:t>Det betales for disponerte timer (</w:t>
      </w:r>
      <w:r w:rsidRPr="00FE4775" w:rsidR="001C6C70">
        <w:rPr>
          <w:lang w:val="nb-NO"/>
        </w:rPr>
        <w:t>eksklusivt maskinstell</w:t>
      </w:r>
      <w:r w:rsidR="001C6C70">
        <w:rPr>
          <w:lang w:val="nb-NO"/>
        </w:rPr>
        <w:t xml:space="preserve">) </w:t>
      </w:r>
      <w:r w:rsidRPr="00FE4775">
        <w:rPr>
          <w:lang w:val="nb-NO"/>
        </w:rPr>
        <w:t>og reparasjoner) med avrunding til ½ time</w:t>
      </w:r>
      <w:r w:rsidRPr="001B755D">
        <w:rPr>
          <w:lang w:val="nb-NO"/>
        </w:rPr>
        <w:t>.</w:t>
      </w:r>
    </w:p>
    <w:p w:rsidRPr="005D764B" w:rsidR="0019413C" w:rsidP="005D764B" w:rsidRDefault="0019413C" w14:paraId="19C2D054" w14:textId="04F1E802">
      <w:pPr>
        <w:pStyle w:val="Kontraktstil"/>
        <w:rPr>
          <w:lang w:val="nb-NO"/>
        </w:rPr>
      </w:pPr>
    </w:p>
    <w:p w:rsidRPr="005D764B" w:rsidR="005D764B" w:rsidP="00AB6BEF" w:rsidRDefault="0019413C" w14:paraId="61BEE454" w14:textId="050EB1C1">
      <w:pPr>
        <w:pStyle w:val="Overskrift2"/>
        <w:rPr>
          <w:lang w:val="nb-NO"/>
        </w:rPr>
      </w:pPr>
      <w:bookmarkStart w:name="_Toc86137495" w:id="8"/>
      <w:r w:rsidRPr="5759B2BA">
        <w:rPr>
          <w:lang w:val="nb-NO"/>
        </w:rPr>
        <w:t>Timerate</w:t>
      </w:r>
      <w:r w:rsidRPr="5759B2BA" w:rsidR="672E92DF">
        <w:rPr>
          <w:lang w:val="nb-NO"/>
        </w:rPr>
        <w:t>r</w:t>
      </w:r>
      <w:r w:rsidRPr="5759B2BA">
        <w:rPr>
          <w:lang w:val="nb-NO"/>
        </w:rPr>
        <w:t xml:space="preserve"> personell</w:t>
      </w:r>
      <w:bookmarkEnd w:id="8"/>
    </w:p>
    <w:p w:rsidRPr="00680FA8" w:rsidR="00680FA8" w:rsidP="00680FA8" w:rsidRDefault="00680FA8" w14:paraId="734A6518" w14:textId="77777777">
      <w:pPr>
        <w:pStyle w:val="Kontraktstil"/>
        <w:rPr>
          <w:lang w:val="nb-NO"/>
        </w:rPr>
      </w:pPr>
      <w:bookmarkStart w:name="_Toc86137496" w:id="9"/>
      <w:r w:rsidRPr="00680FA8">
        <w:rPr>
          <w:lang w:val="nb-NO"/>
        </w:rPr>
        <w:t xml:space="preserve">Se timerater oppgitt i Vedlegg </w:t>
      </w:r>
      <w:proofErr w:type="spellStart"/>
      <w:r w:rsidRPr="00680FA8">
        <w:rPr>
          <w:lang w:val="nb-NO"/>
        </w:rPr>
        <w:t>B1</w:t>
      </w:r>
      <w:proofErr w:type="spellEnd"/>
      <w:r w:rsidRPr="00680FA8">
        <w:rPr>
          <w:lang w:val="nb-NO"/>
        </w:rPr>
        <w:t xml:space="preserve"> - </w:t>
      </w:r>
      <w:proofErr w:type="spellStart"/>
      <w:r w:rsidRPr="00680FA8">
        <w:rPr>
          <w:lang w:val="nb-NO"/>
        </w:rPr>
        <w:t>Prisbilag</w:t>
      </w:r>
      <w:proofErr w:type="spellEnd"/>
      <w:r w:rsidRPr="00680FA8">
        <w:rPr>
          <w:lang w:val="nb-NO"/>
        </w:rPr>
        <w:t>  </w:t>
      </w:r>
    </w:p>
    <w:p w:rsidR="00680FA8" w:rsidP="00680FA8" w:rsidRDefault="00680FA8" w14:paraId="08155038" w14:textId="77777777">
      <w:pPr>
        <w:pStyle w:val="Kontraktstil"/>
        <w:rPr>
          <w:lang w:val="nb-NO"/>
        </w:rPr>
      </w:pPr>
      <w:r w:rsidRPr="00680FA8">
        <w:rPr>
          <w:lang w:val="nb-NO"/>
        </w:rPr>
        <w:t>Ved bruk av flat dagrate /flat timerate kompenseres ikke overtid spesielt. </w:t>
      </w:r>
    </w:p>
    <w:p w:rsidRPr="00680FA8" w:rsidR="00680FA8" w:rsidP="00680FA8" w:rsidRDefault="00680FA8" w14:paraId="34B3299E" w14:textId="77777777">
      <w:pPr>
        <w:pStyle w:val="Kontraktstil"/>
        <w:rPr>
          <w:lang w:val="nb-NO"/>
        </w:rPr>
      </w:pPr>
    </w:p>
    <w:p w:rsidRPr="005D764B" w:rsidR="005D764B" w:rsidP="00AB6BEF" w:rsidRDefault="005D764B" w14:paraId="585071DB" w14:textId="77777777">
      <w:pPr>
        <w:pStyle w:val="Overskrift2"/>
        <w:rPr>
          <w:lang w:val="nb-NO"/>
        </w:rPr>
      </w:pPr>
      <w:r w:rsidRPr="005D764B">
        <w:rPr>
          <w:lang w:val="nb-NO"/>
        </w:rPr>
        <w:t>Endringer og tillegg</w:t>
      </w:r>
      <w:bookmarkEnd w:id="9"/>
    </w:p>
    <w:p w:rsidRPr="00680FA8" w:rsidR="00680FA8" w:rsidP="00680FA8" w:rsidRDefault="00680FA8" w14:paraId="212CC822" w14:textId="77777777">
      <w:pPr>
        <w:pStyle w:val="Kontraktstil"/>
        <w:rPr>
          <w:lang w:val="nb-NO"/>
        </w:rPr>
      </w:pPr>
      <w:bookmarkStart w:name="_Toc86137497" w:id="10"/>
      <w:r w:rsidRPr="00680FA8">
        <w:rPr>
          <w:lang w:val="nb-NO"/>
        </w:rPr>
        <w:t>Ved eventuelle endringer og tillegg skal det skriftlig avtales pris og vederlagsform før endring/tillegg igangsettes. </w:t>
      </w:r>
    </w:p>
    <w:p w:rsidRPr="00680FA8" w:rsidR="00680FA8" w:rsidP="00680FA8" w:rsidRDefault="00680FA8" w14:paraId="4E069791" w14:textId="77777777">
      <w:pPr>
        <w:pStyle w:val="Kontraktstil"/>
        <w:rPr>
          <w:lang w:val="nb-NO"/>
        </w:rPr>
      </w:pPr>
      <w:r w:rsidRPr="00680FA8">
        <w:rPr>
          <w:lang w:val="nb-NO"/>
        </w:rPr>
        <w:t>Prisen skal gjenspeile det kostnadsnivå som Kontrakten legger opp til. </w:t>
      </w:r>
    </w:p>
    <w:p w:rsidRPr="005D764B" w:rsidR="005D764B" w:rsidP="00AB6BEF" w:rsidRDefault="005D764B" w14:paraId="6DF17FFF" w14:textId="77777777">
      <w:pPr>
        <w:pStyle w:val="Overskrift2"/>
        <w:rPr>
          <w:lang w:val="nb-NO"/>
        </w:rPr>
      </w:pPr>
      <w:r w:rsidRPr="005D764B">
        <w:rPr>
          <w:lang w:val="nb-NO"/>
        </w:rPr>
        <w:t>Opsjoner</w:t>
      </w:r>
      <w:bookmarkEnd w:id="10"/>
    </w:p>
    <w:p w:rsidRPr="005D764B" w:rsidR="005D764B" w:rsidP="005D764B" w:rsidRDefault="00680FA8" w14:paraId="64C8502C" w14:textId="77777777">
      <w:pPr>
        <w:pStyle w:val="Kontraktstil"/>
        <w:rPr>
          <w:lang w:val="nb-NO"/>
        </w:rPr>
      </w:pPr>
      <w:r w:rsidRPr="00680FA8">
        <w:rPr>
          <w:lang w:val="nb-NO"/>
        </w:rPr>
        <w:t>Dersom Kjøperen utøver opsjon for forlengelse av Kontrakten som beskrevet i Vedlegg C - Frister</w:t>
      </w:r>
      <w:r w:rsidRPr="00514579">
        <w:rPr>
          <w:lang w:val="nb-NO"/>
        </w:rPr>
        <w:t>, pkt.3</w:t>
      </w:r>
      <w:r w:rsidRPr="00680FA8">
        <w:rPr>
          <w:lang w:val="nb-NO"/>
        </w:rPr>
        <w:t>, skal Kjøperen betale Leverandøren rater og priser /enhetspriser som gitt i dette Vedlegg for utførelsen av arbeidet i opsjonsperioden</w:t>
      </w:r>
      <w:r w:rsidRPr="005D764B" w:rsidR="005D764B">
        <w:rPr>
          <w:lang w:val="nb-NO"/>
        </w:rPr>
        <w:t>.</w:t>
      </w:r>
    </w:p>
    <w:p w:rsidRPr="005D764B" w:rsidR="005D764B" w:rsidP="00AB6BEF" w:rsidRDefault="005D764B" w14:paraId="73B88F9B" w14:textId="77777777">
      <w:pPr>
        <w:pStyle w:val="Overskrift1"/>
        <w:rPr>
          <w:lang w:val="nb-NO"/>
        </w:rPr>
      </w:pPr>
      <w:bookmarkStart w:name="_Toc86137498" w:id="11"/>
      <w:r w:rsidRPr="005D764B">
        <w:rPr>
          <w:lang w:val="nb-NO"/>
        </w:rPr>
        <w:t>PRISJUSTERING</w:t>
      </w:r>
      <w:bookmarkEnd w:id="11"/>
    </w:p>
    <w:p w:rsidR="000034DC" w:rsidP="005D764B" w:rsidRDefault="00680FA8" w14:paraId="0A6A3588" w14:textId="77777777">
      <w:pPr>
        <w:pStyle w:val="Kontraktstil"/>
        <w:rPr>
          <w:lang w:val="nb-NO"/>
        </w:rPr>
      </w:pPr>
      <w:r w:rsidRPr="00680FA8">
        <w:rPr>
          <w:lang w:val="nb-NO"/>
        </w:rPr>
        <w:t xml:space="preserve">Alle priser og rater skal være faste i 1 år fra signeringsdato, og skal ikke justeres for endringer i valutakurser, eller pris- og lønnsstigning </w:t>
      </w:r>
      <w:proofErr w:type="gramStart"/>
      <w:r w:rsidRPr="00680FA8">
        <w:rPr>
          <w:lang w:val="nb-NO"/>
        </w:rPr>
        <w:t>for øvrig</w:t>
      </w:r>
      <w:proofErr w:type="gramEnd"/>
      <w:r w:rsidRPr="00680FA8">
        <w:rPr>
          <w:lang w:val="nb-NO"/>
        </w:rPr>
        <w:t xml:space="preserve"> i denne perioden</w:t>
      </w:r>
      <w:r w:rsidR="000034DC">
        <w:rPr>
          <w:lang w:val="nb-NO"/>
        </w:rPr>
        <w:t>.</w:t>
      </w:r>
    </w:p>
    <w:p w:rsidRPr="00786022" w:rsidR="00786022" w:rsidP="00786022" w:rsidRDefault="00E914B9" w14:paraId="27945E93" w14:textId="181AD7EB">
      <w:pPr>
        <w:pStyle w:val="Kontraktstil"/>
        <w:rPr>
          <w:lang w:val="nb-NO"/>
        </w:rPr>
      </w:pPr>
      <w:r w:rsidRPr="4FADEF99">
        <w:rPr>
          <w:lang w:val="nb-NO"/>
        </w:rPr>
        <w:t xml:space="preserve">Deretter </w:t>
      </w:r>
      <w:r w:rsidRPr="4FADEF99" w:rsidR="000034DC">
        <w:rPr>
          <w:lang w:val="nb-NO"/>
        </w:rPr>
        <w:t xml:space="preserve">dette kan leverandøren kreve </w:t>
      </w:r>
      <w:r w:rsidRPr="4FADEF99" w:rsidR="00786022">
        <w:rPr>
          <w:lang w:val="nb-NO"/>
        </w:rPr>
        <w:t xml:space="preserve">årlig etter utvikling i SSB indeks «Tabell </w:t>
      </w:r>
      <w:r w:rsidR="00827CFA">
        <w:fldChar w:fldCharType="begin"/>
      </w:r>
      <w:r w:rsidRPr="00565D2A" w:rsidR="00827CFA">
        <w:rPr>
          <w:lang w:val="nb-NO"/>
        </w:rPr>
        <w:instrText>HYPERLINK "https://www.ssb.no/statbank/table/13430"</w:instrText>
      </w:r>
      <w:r w:rsidR="00827CFA">
        <w:fldChar w:fldCharType="separate"/>
      </w:r>
      <w:r w:rsidR="00827CFA">
        <w:rPr>
          <w:rStyle w:val="Hyperkobling"/>
          <w:color w:val="auto"/>
          <w:u w:val="none"/>
          <w:lang w:val="nb-NO"/>
        </w:rPr>
        <w:t>08</w:t>
      </w:r>
      <w:r w:rsidR="00CB0625">
        <w:rPr>
          <w:rStyle w:val="Hyperkobling"/>
          <w:color w:val="auto"/>
          <w:u w:val="none"/>
          <w:lang w:val="nb-NO"/>
        </w:rPr>
        <w:t>658</w:t>
      </w:r>
      <w:r w:rsidR="00827CFA">
        <w:fldChar w:fldCharType="end"/>
      </w:r>
      <w:r w:rsidR="00CE760E">
        <w:rPr>
          <w:lang w:val="nb-NO"/>
        </w:rPr>
        <w:t xml:space="preserve"> </w:t>
      </w:r>
      <w:r w:rsidRPr="4FADEF99" w:rsidR="00786022">
        <w:rPr>
          <w:lang w:val="nb-NO"/>
        </w:rPr>
        <w:t xml:space="preserve">: </w:t>
      </w:r>
      <w:proofErr w:type="spellStart"/>
      <w:r w:rsidR="00CB0625">
        <w:rPr>
          <w:lang w:val="nb-NO"/>
        </w:rPr>
        <w:t>Byggekostnadsindeks</w:t>
      </w:r>
      <w:proofErr w:type="spellEnd"/>
      <w:r w:rsidR="00CB0625">
        <w:rPr>
          <w:lang w:val="nb-NO"/>
        </w:rPr>
        <w:t xml:space="preserve"> for veganlegg</w:t>
      </w:r>
      <w:r w:rsidR="00D2152E">
        <w:rPr>
          <w:lang w:val="nb-NO"/>
        </w:rPr>
        <w:t xml:space="preserve">. </w:t>
      </w:r>
      <w:r w:rsidR="00CB0625">
        <w:rPr>
          <w:lang w:val="nb-NO"/>
        </w:rPr>
        <w:t>T</w:t>
      </w:r>
      <w:r w:rsidRPr="4FADEF99" w:rsidR="00786022">
        <w:rPr>
          <w:lang w:val="nb-NO"/>
        </w:rPr>
        <w:t>jenester hvor arbeidskraft dominerer, 12 måneders endring i prosent» ved bruk av siste tilgjengelige indeks på justeringspunktet. </w:t>
      </w:r>
    </w:p>
    <w:p w:rsidRPr="005D764B" w:rsidR="000034DC" w:rsidP="00786022" w:rsidRDefault="00786022" w14:paraId="01FD01C7" w14:textId="77777777">
      <w:pPr>
        <w:pStyle w:val="Kontraktstil"/>
        <w:rPr>
          <w:lang w:val="nb-NO"/>
        </w:rPr>
      </w:pPr>
      <w:r w:rsidRPr="00786022">
        <w:rPr>
          <w:lang w:val="nb-NO"/>
        </w:rPr>
        <w:t>Verdi av indeks på tidspunktet for kontraktsinngåelse (</w:t>
      </w:r>
      <w:r w:rsidRPr="00786022">
        <w:rPr>
          <w:i/>
          <w:iCs/>
          <w:lang w:val="nb-NO"/>
        </w:rPr>
        <w:t>oppgis i kontrakt</w:t>
      </w:r>
      <w:r w:rsidRPr="00786022">
        <w:rPr>
          <w:lang w:val="nb-NO"/>
        </w:rPr>
        <w:t>)</w:t>
      </w:r>
      <w:r>
        <w:rPr>
          <w:lang w:val="nb-NO"/>
        </w:rPr>
        <w:t>.</w:t>
      </w:r>
    </w:p>
    <w:p w:rsidR="00E914B9" w:rsidP="005D764B" w:rsidRDefault="005D764B" w14:paraId="6239D0A2" w14:textId="77777777">
      <w:pPr>
        <w:pStyle w:val="Kontraktstil"/>
        <w:rPr>
          <w:lang w:val="nb-NO"/>
        </w:rPr>
      </w:pPr>
      <w:r w:rsidRPr="005D764B">
        <w:rPr>
          <w:lang w:val="nb-NO"/>
        </w:rPr>
        <w:t>Leverandøren skal</w:t>
      </w:r>
      <w:r w:rsidR="00E914B9">
        <w:rPr>
          <w:lang w:val="nb-NO"/>
        </w:rPr>
        <w:t xml:space="preserve"> senest en (1) måned før revisjonsdato</w:t>
      </w:r>
      <w:r w:rsidRPr="005D764B">
        <w:rPr>
          <w:lang w:val="nb-NO"/>
        </w:rPr>
        <w:t xml:space="preserve"> skriftlig informere K</w:t>
      </w:r>
      <w:r w:rsidR="00E914B9">
        <w:rPr>
          <w:lang w:val="nb-NO"/>
        </w:rPr>
        <w:t>unden om ratene ønskes revidert og fremlegge justeringsgrunnlag.</w:t>
      </w:r>
      <w:r w:rsidR="00914366">
        <w:rPr>
          <w:lang w:val="nb-NO"/>
        </w:rPr>
        <w:t xml:space="preserve"> Leverandøren skal dokumentere justeringen når statistikken foreligger. </w:t>
      </w:r>
    </w:p>
    <w:p w:rsidRPr="00565D2A" w:rsidR="00E914B9" w:rsidP="005D764B" w:rsidRDefault="00E914B9" w14:paraId="5F05D089" w14:textId="77777777">
      <w:pPr>
        <w:pStyle w:val="Kontraktstil"/>
        <w:rPr>
          <w:iCs/>
          <w:lang w:val="nb-NO"/>
        </w:rPr>
      </w:pPr>
      <w:r w:rsidRPr="00565D2A">
        <w:rPr>
          <w:iCs/>
          <w:lang w:val="nb-NO"/>
        </w:rPr>
        <w:t>Nye rater får først virkning for timer påløpt etter at endring er godkjent av Kunden.</w:t>
      </w:r>
    </w:p>
    <w:p w:rsidRPr="00565D2A" w:rsidR="005D764B" w:rsidP="6F1FBCB7" w:rsidRDefault="00E914B9" w14:paraId="7D1E0802" w14:textId="2E40407E">
      <w:pPr>
        <w:pStyle w:val="Kontraktstil"/>
        <w:rPr>
          <w:lang w:val="nb-NO"/>
        </w:rPr>
      </w:pPr>
      <w:r w:rsidRPr="6F1FBCB7" w:rsidR="00E914B9">
        <w:rPr>
          <w:lang w:val="nb-NO"/>
        </w:rPr>
        <w:t>Leverandøren skal etterstrebe prisreduksjon på artikler dekket av denne avtale ved redusert inntakskost og optimalisering av innkjøp. Informasjon om reduksjon i inntakskost skal sendes Kunden umiddelbart etter at Leverandøren selv er blitt gjort oppmerksom på slike endringer. Manglende informasjon fra Leverandøren er vesentlig mislighold av Kontrakten.</w:t>
      </w:r>
    </w:p>
    <w:p w:rsidR="6F1FBCB7" w:rsidP="6F1FBCB7" w:rsidRDefault="6F1FBCB7" w14:paraId="6109F35A" w14:textId="60391AC7">
      <w:pPr>
        <w:pStyle w:val="Kontraktstil"/>
        <w:rPr>
          <w:lang w:val="nb-NO"/>
        </w:rPr>
      </w:pPr>
    </w:p>
    <w:p w:rsidRPr="005D764B" w:rsidR="005D764B" w:rsidP="00AB6BEF" w:rsidRDefault="005D764B" w14:paraId="042638AE" w14:textId="77777777">
      <w:pPr>
        <w:pStyle w:val="Overskrift2"/>
        <w:rPr>
          <w:lang w:val="nb-NO"/>
        </w:rPr>
      </w:pPr>
      <w:bookmarkStart w:name="_Toc86137499" w:id="12"/>
      <w:r w:rsidRPr="005D764B">
        <w:rPr>
          <w:lang w:val="nb-NO"/>
        </w:rPr>
        <w:t>Endringer i myndighetspålagte avgifter</w:t>
      </w:r>
      <w:bookmarkEnd w:id="12"/>
    </w:p>
    <w:p w:rsidRPr="005D764B" w:rsidR="005D764B" w:rsidP="005D764B" w:rsidRDefault="005D764B" w14:paraId="495919BE" w14:textId="77777777">
      <w:pPr>
        <w:pStyle w:val="Kontraktstil"/>
        <w:rPr>
          <w:lang w:val="nb-NO"/>
        </w:rPr>
      </w:pPr>
      <w:r w:rsidRPr="005D764B">
        <w:rPr>
          <w:lang w:val="nb-NO"/>
        </w:rPr>
        <w:t>Dersom det blir endringer i tollsatser eller andre myndighetspålagte avgifter som får betydning for denne leveransen, har Leverandøren rett til å endre sine priser tilsvarende økningen i avgiftene</w:t>
      </w:r>
    </w:p>
    <w:p w:rsidRPr="005D764B" w:rsidR="005D764B" w:rsidP="00AB6BEF" w:rsidRDefault="005D764B" w14:paraId="7A3D6024" w14:textId="77777777">
      <w:pPr>
        <w:pStyle w:val="Overskrift1"/>
        <w:rPr>
          <w:lang w:val="nb-NO"/>
        </w:rPr>
      </w:pPr>
      <w:bookmarkStart w:name="_Toc86137500" w:id="13"/>
      <w:r w:rsidRPr="005D764B">
        <w:rPr>
          <w:lang w:val="nb-NO"/>
        </w:rPr>
        <w:t>AVROP</w:t>
      </w:r>
      <w:bookmarkEnd w:id="13"/>
    </w:p>
    <w:p w:rsidRPr="005D764B" w:rsidR="005D764B" w:rsidP="005D764B" w:rsidRDefault="005D764B" w14:paraId="1F9E4848" w14:textId="77777777">
      <w:pPr>
        <w:pStyle w:val="Kontraktstil"/>
        <w:rPr>
          <w:lang w:val="nb-NO"/>
        </w:rPr>
      </w:pPr>
      <w:bookmarkStart w:name="_Hlk200445029" w:id="14"/>
      <w:r w:rsidRPr="005D764B">
        <w:rPr>
          <w:lang w:val="nb-NO"/>
        </w:rPr>
        <w:t xml:space="preserve">Avrop i henhold til denne rammeavtalen skal skje skriftlig (e-post, e-handel), og rettes til: </w:t>
      </w:r>
    </w:p>
    <w:tbl>
      <w:tblPr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47"/>
        <w:gridCol w:w="5198"/>
      </w:tblGrid>
      <w:tr w:rsidRPr="00AB6BEF" w:rsidR="00AB6BEF" w:rsidTr="6B8A5685" w14:paraId="06EFC803" w14:textId="77777777">
        <w:tc>
          <w:tcPr>
            <w:tcW w:w="3119" w:type="dxa"/>
            <w:tcMar/>
          </w:tcPr>
          <w:p w:rsidRPr="00AB6BEF" w:rsidR="00AB6BEF" w:rsidP="00AB6BEF" w:rsidRDefault="00AB6BEF" w14:paraId="1647A7BC" w14:textId="77777777">
            <w:pPr>
              <w:pStyle w:val="Tabelltekst"/>
              <w:rPr>
                <w:lang w:val="nb-NO"/>
              </w:rPr>
            </w:pPr>
            <w:r w:rsidRPr="00AB6BEF">
              <w:rPr>
                <w:lang w:val="nb-NO"/>
              </w:rPr>
              <w:t>Leverandør:</w:t>
            </w:r>
          </w:p>
        </w:tc>
        <w:tc>
          <w:tcPr>
            <w:tcW w:w="5352" w:type="dxa"/>
            <w:tcMar/>
          </w:tcPr>
          <w:p w:rsidRPr="00AB6BEF" w:rsidR="00AB6BEF" w:rsidP="00AB6BEF" w:rsidRDefault="001A0DE0" w14:paraId="55FA85E7" w14:textId="348D98EA">
            <w:pPr>
              <w:pStyle w:val="Tabelltekst"/>
              <w:rPr>
                <w:lang w:val="nb-NO"/>
              </w:rPr>
            </w:pPr>
          </w:p>
        </w:tc>
      </w:tr>
      <w:tr w:rsidRPr="00AB6BEF" w:rsidR="00AB6BEF" w:rsidTr="6B8A5685" w14:paraId="3C9E955D" w14:textId="77777777">
        <w:tc>
          <w:tcPr>
            <w:tcW w:w="3119" w:type="dxa"/>
            <w:tcMar/>
          </w:tcPr>
          <w:p w:rsidRPr="00AB6BEF" w:rsidR="00AB6BEF" w:rsidP="00AB6BEF" w:rsidRDefault="00AB6BEF" w14:paraId="37D8CD71" w14:textId="77777777">
            <w:pPr>
              <w:pStyle w:val="Tabelltekst"/>
              <w:rPr>
                <w:lang w:val="nb-NO"/>
              </w:rPr>
            </w:pPr>
            <w:r w:rsidRPr="00AB6BEF">
              <w:rPr>
                <w:lang w:val="nb-NO"/>
              </w:rPr>
              <w:t>Postadresse:</w:t>
            </w:r>
          </w:p>
        </w:tc>
        <w:tc>
          <w:tcPr>
            <w:tcW w:w="5352" w:type="dxa"/>
            <w:tcMar/>
          </w:tcPr>
          <w:p w:rsidRPr="00C31DF9" w:rsidR="00C31DF9" w:rsidP="009A77F4" w:rsidRDefault="00C31DF9" w14:paraId="134E444A" w14:textId="4316A187">
            <w:pPr>
              <w:pStyle w:val="Tabelltekst"/>
              <w:rPr>
                <w:lang w:val="en-US"/>
              </w:rPr>
            </w:pPr>
          </w:p>
        </w:tc>
      </w:tr>
      <w:tr w:rsidRPr="00AB6BEF" w:rsidR="00AB6BEF" w:rsidTr="6B8A5685" w14:paraId="4255C1A6" w14:textId="77777777">
        <w:tc>
          <w:tcPr>
            <w:tcW w:w="3119" w:type="dxa"/>
            <w:tcMar/>
          </w:tcPr>
          <w:p w:rsidRPr="00AB6BEF" w:rsidR="00AB6BEF" w:rsidP="00AB6BEF" w:rsidRDefault="00AB6BEF" w14:paraId="2AD4D964" w14:textId="77777777">
            <w:pPr>
              <w:pStyle w:val="Tabelltekst"/>
              <w:rPr>
                <w:lang w:val="nb-NO"/>
              </w:rPr>
            </w:pPr>
            <w:r w:rsidRPr="00AB6BEF">
              <w:rPr>
                <w:lang w:val="nb-NO"/>
              </w:rPr>
              <w:t>Leverandørs kontaktperson:</w:t>
            </w:r>
          </w:p>
        </w:tc>
        <w:tc>
          <w:tcPr>
            <w:tcW w:w="5352" w:type="dxa"/>
            <w:tcMar/>
          </w:tcPr>
          <w:p w:rsidRPr="00AB6BEF" w:rsidR="00AB6BEF" w:rsidP="6B8A5685" w:rsidRDefault="003874DC" w14:paraId="42A4AB8B" w14:textId="53F6D1EF">
            <w:pPr>
              <w:pStyle w:val="Tabelltekst"/>
              <w:suppressLineNumbers w:val="0"/>
              <w:bidi w:val="0"/>
              <w:spacing w:before="40" w:beforeAutospacing="off" w:after="40" w:afterAutospacing="off" w:line="259" w:lineRule="auto"/>
              <w:ind w:left="0" w:right="0"/>
              <w:jc w:val="left"/>
              <w:rPr>
                <w:lang w:val="nb-NO"/>
              </w:rPr>
            </w:pPr>
          </w:p>
        </w:tc>
      </w:tr>
      <w:tr w:rsidRPr="00AB6BEF" w:rsidR="00AB6BEF" w:rsidTr="6B8A5685" w14:paraId="6DA68EB9" w14:textId="77777777">
        <w:tc>
          <w:tcPr>
            <w:tcW w:w="3119" w:type="dxa"/>
            <w:tcMar/>
          </w:tcPr>
          <w:p w:rsidRPr="00AB6BEF" w:rsidR="00AB6BEF" w:rsidP="00AB6BEF" w:rsidRDefault="00AB6BEF" w14:paraId="6EF2C216" w14:textId="77777777">
            <w:pPr>
              <w:pStyle w:val="Tabelltekst"/>
              <w:rPr>
                <w:lang w:val="nb-NO"/>
              </w:rPr>
            </w:pPr>
            <w:r w:rsidRPr="00AB6BEF">
              <w:rPr>
                <w:lang w:val="nb-NO"/>
              </w:rPr>
              <w:t>E-post:</w:t>
            </w:r>
          </w:p>
        </w:tc>
        <w:tc>
          <w:tcPr>
            <w:tcW w:w="5352" w:type="dxa"/>
            <w:tcMar/>
          </w:tcPr>
          <w:p w:rsidRPr="00AB6BEF" w:rsidR="00AB6BEF" w:rsidP="6B8A5685" w:rsidRDefault="00B20BBB" w14:paraId="720CBC73" w14:textId="74046C45">
            <w:pPr>
              <w:pStyle w:val="Tabelltekst"/>
              <w:rPr>
                <w:u w:val="single"/>
                <w:lang w:val="nb-NO"/>
              </w:rPr>
            </w:pPr>
          </w:p>
        </w:tc>
      </w:tr>
      <w:tr w:rsidRPr="00AB6BEF" w:rsidR="00AB6BEF" w:rsidTr="6B8A5685" w14:paraId="03A87784" w14:textId="77777777">
        <w:tc>
          <w:tcPr>
            <w:tcW w:w="3119" w:type="dxa"/>
            <w:tcMar/>
          </w:tcPr>
          <w:p w:rsidRPr="00AB6BEF" w:rsidR="00AB6BEF" w:rsidP="00AB6BEF" w:rsidRDefault="00AB6BEF" w14:paraId="29BE2E4B" w14:textId="77777777">
            <w:pPr>
              <w:pStyle w:val="Tabelltekst"/>
              <w:rPr>
                <w:lang w:val="nb-NO"/>
              </w:rPr>
            </w:pPr>
            <w:r w:rsidRPr="00AB6BEF">
              <w:rPr>
                <w:lang w:val="nb-NO"/>
              </w:rPr>
              <w:t>Telefon:</w:t>
            </w:r>
          </w:p>
        </w:tc>
        <w:tc>
          <w:tcPr>
            <w:tcW w:w="5352" w:type="dxa"/>
            <w:tcMar/>
          </w:tcPr>
          <w:p w:rsidRPr="00A51BBD" w:rsidR="00AB6BEF" w:rsidP="6B8A5685" w:rsidRDefault="00B20BBB" w14:paraId="0002BA0F" w14:textId="3791F5FF">
            <w:pPr>
              <w:pStyle w:val="Tabelltekst"/>
              <w:rPr>
                <w:color w:val="auto"/>
                <w:u w:val="none"/>
                <w:lang w:val="nb-NO"/>
              </w:rPr>
            </w:pPr>
          </w:p>
        </w:tc>
      </w:tr>
      <w:bookmarkEnd w:id="14"/>
    </w:tbl>
    <w:p w:rsidR="00C259FB" w:rsidP="00C259FB" w:rsidRDefault="00C259FB" w14:paraId="70FDC0EB" w14:textId="77777777">
      <w:pPr>
        <w:pStyle w:val="Overskrift1"/>
        <w:numPr>
          <w:ilvl w:val="0"/>
          <w:numId w:val="0"/>
        </w:numPr>
        <w:ind w:left="720" w:hanging="720"/>
        <w:rPr>
          <w:lang w:val="nb-NO"/>
        </w:rPr>
      </w:pPr>
    </w:p>
    <w:p w:rsidRPr="00B20B74" w:rsidR="00C259FB" w:rsidP="00C259FB" w:rsidRDefault="00C259FB" w14:paraId="51DEE75C" w14:textId="288572F4">
      <w:pPr>
        <w:pStyle w:val="Kontraktstil"/>
        <w:rPr>
          <w:lang w:val="nb-NO"/>
        </w:rPr>
      </w:pPr>
      <w:r w:rsidRPr="00B20B74">
        <w:rPr>
          <w:lang w:val="nb-NO"/>
        </w:rPr>
        <w:t xml:space="preserve">Følgende opplysninger </w:t>
      </w:r>
      <w:r>
        <w:rPr>
          <w:lang w:val="nb-NO"/>
        </w:rPr>
        <w:t xml:space="preserve">skal være beskrevet i avropet </w:t>
      </w:r>
      <w:r w:rsidR="00502102">
        <w:rPr>
          <w:lang w:val="nb-NO"/>
        </w:rPr>
        <w:t>jf</w:t>
      </w:r>
      <w:r w:rsidR="00A51BBD">
        <w:rPr>
          <w:lang w:val="nb-NO"/>
        </w:rPr>
        <w:t>.</w:t>
      </w:r>
      <w:r w:rsidR="00502102">
        <w:rPr>
          <w:lang w:val="nb-NO"/>
        </w:rPr>
        <w:t xml:space="preserve"> avropsskjema </w:t>
      </w:r>
      <w:r>
        <w:rPr>
          <w:lang w:val="nb-NO"/>
        </w:rPr>
        <w:t>Fra BKK AS:</w:t>
      </w:r>
    </w:p>
    <w:p w:rsidRPr="00B20B74" w:rsidR="00C259FB" w:rsidP="00C259FB" w:rsidRDefault="00C259FB" w14:paraId="6F5E9C32" w14:textId="77777777">
      <w:pPr>
        <w:pStyle w:val="Kontraktstil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>
        <w:rPr>
          <w:lang w:val="nb-NO"/>
        </w:rPr>
        <w:t>Arbeidsordre</w:t>
      </w:r>
    </w:p>
    <w:p w:rsidRPr="00B20B74" w:rsidR="00C259FB" w:rsidP="00C259FB" w:rsidRDefault="00C259FB" w14:paraId="1B9B19F6" w14:textId="77777777">
      <w:pPr>
        <w:pStyle w:val="Kontraktstil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 w:rsidRPr="00B20B74">
        <w:rPr>
          <w:lang w:val="nb-NO"/>
        </w:rPr>
        <w:t xml:space="preserve">Ansattnummer til den som skal kontrollere faktura i BKK </w:t>
      </w:r>
    </w:p>
    <w:p w:rsidRPr="00B20B74" w:rsidR="00C259FB" w:rsidP="00C259FB" w:rsidRDefault="00C259FB" w14:paraId="283FA625" w14:textId="77777777">
      <w:pPr>
        <w:pStyle w:val="Kontraktstil"/>
        <w:ind w:left="1410" w:hanging="690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 w:rsidRPr="00B20B74">
        <w:rPr>
          <w:lang w:val="nb-NO"/>
        </w:rPr>
        <w:t xml:space="preserve">Navn og telefonnummer til BKKs kontaktperson </w:t>
      </w:r>
      <w:r>
        <w:rPr>
          <w:lang w:val="nb-NO"/>
        </w:rPr>
        <w:t xml:space="preserve">(som Leverandør </w:t>
      </w:r>
      <w:r w:rsidRPr="00B20B74">
        <w:rPr>
          <w:lang w:val="nb-NO"/>
        </w:rPr>
        <w:t>kan kontakte)</w:t>
      </w:r>
    </w:p>
    <w:p w:rsidRPr="00B20B74" w:rsidR="00C259FB" w:rsidP="00C259FB" w:rsidRDefault="00C259FB" w14:paraId="2CD5A0A0" w14:textId="77777777">
      <w:pPr>
        <w:pStyle w:val="Kontraktstil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 w:rsidRPr="00B20B74">
        <w:rPr>
          <w:lang w:val="nb-NO"/>
        </w:rPr>
        <w:t>Kort oppdragsbeskrivelse</w:t>
      </w:r>
    </w:p>
    <w:p w:rsidRPr="00B20B74" w:rsidR="00C259FB" w:rsidP="00C259FB" w:rsidRDefault="00C259FB" w14:paraId="1A7FE308" w14:textId="77777777">
      <w:pPr>
        <w:pStyle w:val="Kontraktstil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 w:rsidRPr="00B20B74">
        <w:rPr>
          <w:lang w:val="nb-NO"/>
        </w:rPr>
        <w:t>Dato og tidspunkt for utførelse av oppdrag</w:t>
      </w:r>
    </w:p>
    <w:p w:rsidR="00C259FB" w:rsidP="00C259FB" w:rsidRDefault="00C259FB" w14:paraId="373579A1" w14:textId="77777777">
      <w:pPr>
        <w:pStyle w:val="Kontraktstil"/>
        <w:rPr>
          <w:lang w:val="nb-NO"/>
        </w:rPr>
      </w:pPr>
      <w:r w:rsidRPr="00B20B74">
        <w:rPr>
          <w:lang w:val="nb-NO"/>
        </w:rPr>
        <w:t>•</w:t>
      </w:r>
      <w:r w:rsidRPr="00B20B74">
        <w:rPr>
          <w:lang w:val="nb-NO"/>
        </w:rPr>
        <w:tab/>
      </w:r>
      <w:r w:rsidRPr="00B20B74">
        <w:rPr>
          <w:lang w:val="nb-NO"/>
        </w:rPr>
        <w:t xml:space="preserve">Prisestimat </w:t>
      </w:r>
    </w:p>
    <w:p w:rsidRPr="00C259FB" w:rsidR="00C259FB" w:rsidP="00C259FB" w:rsidRDefault="00A63841" w14:paraId="1987F985" w14:textId="77777777">
      <w:pPr>
        <w:pStyle w:val="Kontraktstil"/>
        <w:rPr>
          <w:lang w:val="nb-NO"/>
        </w:rPr>
      </w:pPr>
      <w:r w:rsidRPr="00514579">
        <w:rPr>
          <w:lang w:val="nb-NO"/>
        </w:rPr>
        <w:t xml:space="preserve">Bestilling i </w:t>
      </w:r>
      <w:proofErr w:type="spellStart"/>
      <w:r w:rsidRPr="00514579">
        <w:rPr>
          <w:lang w:val="nb-NO"/>
        </w:rPr>
        <w:t>Ivalua</w:t>
      </w:r>
      <w:proofErr w:type="spellEnd"/>
      <w:r w:rsidRPr="00514579">
        <w:rPr>
          <w:lang w:val="nb-NO"/>
        </w:rPr>
        <w:t>, sjekke bestillingsskjema</w:t>
      </w:r>
    </w:p>
    <w:p w:rsidRPr="005D764B" w:rsidR="005D764B" w:rsidP="00AB6BEF" w:rsidRDefault="005D764B" w14:paraId="107C299A" w14:textId="77777777">
      <w:pPr>
        <w:pStyle w:val="Overskrift1"/>
        <w:rPr>
          <w:lang w:val="nb-NO"/>
        </w:rPr>
      </w:pPr>
      <w:bookmarkStart w:name="_Toc86137501" w:id="15"/>
      <w:r w:rsidRPr="005D764B">
        <w:rPr>
          <w:lang w:val="nb-NO"/>
        </w:rPr>
        <w:t>FAKTURERING OG BETALING</w:t>
      </w:r>
      <w:bookmarkEnd w:id="15"/>
    </w:p>
    <w:p w:rsidRPr="005D764B" w:rsidR="005D764B" w:rsidP="00F60841" w:rsidRDefault="005D764B" w14:paraId="0654BAF6" w14:textId="77777777">
      <w:pPr>
        <w:pStyle w:val="Overskrift2"/>
        <w:rPr>
          <w:lang w:val="nb-NO"/>
        </w:rPr>
      </w:pPr>
      <w:bookmarkStart w:name="_Toc86137502" w:id="16"/>
      <w:r w:rsidRPr="005D764B">
        <w:rPr>
          <w:lang w:val="nb-NO"/>
        </w:rPr>
        <w:t>Arbeid som kompenseres etter faktisk medgått tid</w:t>
      </w:r>
      <w:bookmarkEnd w:id="16"/>
    </w:p>
    <w:p w:rsidRPr="005D764B" w:rsidR="005D764B" w:rsidP="005D764B" w:rsidRDefault="005D764B" w14:paraId="7B9523D0" w14:textId="77777777">
      <w:pPr>
        <w:pStyle w:val="Kontraktstil"/>
        <w:rPr>
          <w:lang w:val="nb-NO"/>
        </w:rPr>
      </w:pPr>
      <w:r w:rsidRPr="005D764B">
        <w:rPr>
          <w:lang w:val="nb-NO"/>
        </w:rPr>
        <w:t>Fakturering av arbeid som betales etter faktisk medgått tid og materialer, skal gjøres med grunnlag i signerte timelister</w:t>
      </w:r>
      <w:r w:rsidR="00C259FB">
        <w:rPr>
          <w:lang w:val="nb-NO"/>
        </w:rPr>
        <w:t xml:space="preserve">. </w:t>
      </w:r>
    </w:p>
    <w:p w:rsidRPr="005D764B" w:rsidR="005D764B" w:rsidP="005D764B" w:rsidRDefault="005D764B" w14:paraId="238BE876" w14:textId="77777777">
      <w:pPr>
        <w:pStyle w:val="Kontraktstil"/>
        <w:rPr>
          <w:lang w:val="nb-NO"/>
        </w:rPr>
      </w:pPr>
      <w:r w:rsidRPr="005D764B">
        <w:rPr>
          <w:lang w:val="nb-NO"/>
        </w:rPr>
        <w:t xml:space="preserve">Timelister skal signeres av Kundens representant dersom Leveransen utføres i Kundens lokaler/ område.  </w:t>
      </w:r>
    </w:p>
    <w:p w:rsidRPr="005D764B" w:rsidR="005D764B" w:rsidP="005D764B" w:rsidRDefault="005D764B" w14:paraId="4961C11F" w14:textId="77777777">
      <w:pPr>
        <w:pStyle w:val="Kontraktstil"/>
        <w:rPr>
          <w:lang w:val="nb-NO"/>
        </w:rPr>
      </w:pPr>
      <w:r w:rsidRPr="005D764B">
        <w:rPr>
          <w:lang w:val="nb-NO"/>
        </w:rPr>
        <w:t>Andre utgifter i forbindelse med Leveransen inkluderes i fakturagrunnlaget. Leverandør skal gi Kunden informasjon om andre dokumenterte og/eller avtalte utgifter ved månedsslutt.</w:t>
      </w:r>
    </w:p>
    <w:p w:rsidRPr="005D764B" w:rsidR="005D764B" w:rsidP="00AB6BEF" w:rsidRDefault="00F60841" w14:paraId="463A9C53" w14:textId="77777777">
      <w:pPr>
        <w:pStyle w:val="Overskrift2"/>
        <w:rPr>
          <w:lang w:val="nb-NO"/>
        </w:rPr>
      </w:pPr>
      <w:bookmarkStart w:name="_Toc86137503" w:id="17"/>
      <w:r>
        <w:rPr>
          <w:lang w:val="nb-NO"/>
        </w:rPr>
        <w:t>Fakturering</w:t>
      </w:r>
      <w:bookmarkEnd w:id="17"/>
    </w:p>
    <w:p w:rsidR="00F60841" w:rsidP="00F60841" w:rsidRDefault="00F60841" w14:paraId="518C02BA" w14:textId="77777777">
      <w:pPr>
        <w:pStyle w:val="Kontraktstil"/>
        <w:rPr>
          <w:lang w:val="nb-NO"/>
        </w:rPr>
      </w:pPr>
      <w:r>
        <w:rPr>
          <w:lang w:val="nb-NO"/>
        </w:rPr>
        <w:t xml:space="preserve">Fakturering og betaling gjennomføres iht. Kontraktens vilkår med mindre annet er skriftlig avtalt. </w:t>
      </w:r>
    </w:p>
    <w:p w:rsidR="00C7179B" w:rsidP="00422363" w:rsidRDefault="00F60841" w14:paraId="03518CF7" w14:textId="77777777">
      <w:pPr>
        <w:ind w:left="708"/>
        <w:rPr>
          <w:lang w:val="nb-NO"/>
        </w:rPr>
      </w:pPr>
      <w:r w:rsidRPr="00422363">
        <w:rPr>
          <w:sz w:val="20"/>
          <w:lang w:val="nb-NO"/>
        </w:rPr>
        <w:t>BKK benytter elektronisk fakturering via EHF. Krav til elektronisk fakturering (EHF) og merking av faktura er tilgjengelig på</w:t>
      </w:r>
      <w:r w:rsidRPr="00422363" w:rsidR="008F6268">
        <w:rPr>
          <w:sz w:val="20"/>
          <w:lang w:val="nb-NO"/>
        </w:rPr>
        <w:t xml:space="preserve">: </w:t>
      </w:r>
      <w:r w:rsidR="00C259FB">
        <w:fldChar w:fldCharType="begin"/>
      </w:r>
      <w:r w:rsidRPr="00565D2A" w:rsidR="00C259FB">
        <w:rPr>
          <w:lang w:val="nb-NO"/>
        </w:rPr>
        <w:instrText>HYPERLINK "https://bkk.no/leverandor/elektronisk-faktura"</w:instrText>
      </w:r>
      <w:r w:rsidR="00C259FB">
        <w:fldChar w:fldCharType="separate"/>
      </w:r>
      <w:proofErr w:type="spellStart"/>
      <w:r w:rsidRPr="00BA4660" w:rsidR="00C259FB">
        <w:rPr>
          <w:rStyle w:val="Hyperkobling"/>
          <w:lang w:val="nb-NO"/>
        </w:rPr>
        <w:t>https</w:t>
      </w:r>
      <w:proofErr w:type="spellEnd"/>
      <w:r w:rsidRPr="00BA4660" w:rsidR="00C259FB">
        <w:rPr>
          <w:rStyle w:val="Hyperkobling"/>
          <w:lang w:val="nb-NO"/>
        </w:rPr>
        <w:t>://</w:t>
      </w:r>
      <w:proofErr w:type="spellStart"/>
      <w:r w:rsidRPr="00BA4660" w:rsidR="00C259FB">
        <w:rPr>
          <w:rStyle w:val="Hyperkobling"/>
          <w:lang w:val="nb-NO"/>
        </w:rPr>
        <w:t>bkk.no</w:t>
      </w:r>
      <w:proofErr w:type="spellEnd"/>
      <w:r w:rsidRPr="00BA4660" w:rsidR="00C259FB">
        <w:rPr>
          <w:rStyle w:val="Hyperkobling"/>
          <w:lang w:val="nb-NO"/>
        </w:rPr>
        <w:t>/</w:t>
      </w:r>
      <w:proofErr w:type="spellStart"/>
      <w:r w:rsidRPr="00BA4660" w:rsidR="00C259FB">
        <w:rPr>
          <w:rStyle w:val="Hyperkobling"/>
          <w:lang w:val="nb-NO"/>
        </w:rPr>
        <w:t>leverandor</w:t>
      </w:r>
      <w:proofErr w:type="spellEnd"/>
      <w:r w:rsidRPr="00BA4660" w:rsidR="00C259FB">
        <w:rPr>
          <w:rStyle w:val="Hyperkobling"/>
          <w:lang w:val="nb-NO"/>
        </w:rPr>
        <w:t>/elektronisk-faktura</w:t>
      </w:r>
      <w:r w:rsidR="00C259FB">
        <w:fldChar w:fldCharType="end"/>
      </w:r>
      <w:r w:rsidRPr="0019413C" w:rsidR="008F6268">
        <w:rPr>
          <w:lang w:val="nb-NO"/>
        </w:rPr>
        <w:t xml:space="preserve"> </w:t>
      </w:r>
    </w:p>
    <w:p w:rsidRPr="00502102" w:rsidR="00502102" w:rsidP="00502102" w:rsidRDefault="00502102" w14:paraId="6A9988B7" w14:textId="77777777">
      <w:pPr>
        <w:pStyle w:val="Kontraktstil"/>
        <w:rPr>
          <w:lang w:val="nb-NO"/>
        </w:rPr>
      </w:pPr>
    </w:p>
    <w:sectPr w:rsidRPr="00502102" w:rsidR="00502102" w:rsidSect="005D764B">
      <w:headerReference w:type="default" r:id="rId13"/>
      <w:footerReference w:type="default" r:id="rId14"/>
      <w:pgSz w:w="11906" w:h="16838" w:orient="portrait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2E95" w:rsidP="009468FD" w:rsidRDefault="006B2E95" w14:paraId="64C19CE7" w14:textId="77777777">
      <w:pPr>
        <w:spacing w:before="0" w:after="0"/>
      </w:pPr>
      <w:r>
        <w:separator/>
      </w:r>
    </w:p>
  </w:endnote>
  <w:endnote w:type="continuationSeparator" w:id="0">
    <w:p w:rsidR="006B2E95" w:rsidP="009468FD" w:rsidRDefault="006B2E95" w14:paraId="7938A483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D764B" w:rsidR="005D764B" w:rsidP="005D764B" w:rsidRDefault="005D764B" w14:paraId="53D0E92F" w14:textId="77777777">
    <w:pPr>
      <w:pStyle w:val="Bunntekst"/>
      <w:jc w:val="right"/>
      <w:rPr>
        <w:sz w:val="18"/>
        <w:szCs w:val="18"/>
      </w:rPr>
    </w:pPr>
    <w:r w:rsidRPr="00092845">
      <w:rPr>
        <w:sz w:val="18"/>
        <w:szCs w:val="18"/>
        <w:lang w:val="nb-NO"/>
      </w:rPr>
      <w:t xml:space="preserve">Side </w:t>
    </w:r>
    <w:r w:rsidRPr="00092845">
      <w:rPr>
        <w:bCs/>
        <w:sz w:val="18"/>
        <w:szCs w:val="18"/>
      </w:rPr>
      <w:fldChar w:fldCharType="begin"/>
    </w:r>
    <w:r w:rsidRPr="00092845">
      <w:rPr>
        <w:bCs/>
        <w:sz w:val="18"/>
        <w:szCs w:val="18"/>
      </w:rPr>
      <w:instrText>PAGE</w:instrText>
    </w:r>
    <w:r w:rsidRPr="00092845">
      <w:rPr>
        <w:bCs/>
        <w:sz w:val="18"/>
        <w:szCs w:val="18"/>
      </w:rPr>
      <w:fldChar w:fldCharType="separate"/>
    </w:r>
    <w:r w:rsidR="00C7179B">
      <w:rPr>
        <w:bCs/>
        <w:noProof/>
        <w:sz w:val="18"/>
        <w:szCs w:val="18"/>
      </w:rPr>
      <w:t>2</w:t>
    </w:r>
    <w:r w:rsidRPr="00092845">
      <w:rPr>
        <w:bCs/>
        <w:sz w:val="18"/>
        <w:szCs w:val="18"/>
      </w:rPr>
      <w:fldChar w:fldCharType="end"/>
    </w:r>
    <w:r w:rsidRPr="00092845">
      <w:rPr>
        <w:sz w:val="18"/>
        <w:szCs w:val="18"/>
        <w:lang w:val="nb-NO"/>
      </w:rPr>
      <w:t xml:space="preserve"> av </w:t>
    </w:r>
    <w:r w:rsidRPr="00092845">
      <w:rPr>
        <w:bCs/>
        <w:sz w:val="18"/>
        <w:szCs w:val="18"/>
      </w:rPr>
      <w:fldChar w:fldCharType="begin"/>
    </w:r>
    <w:r w:rsidRPr="00092845">
      <w:rPr>
        <w:bCs/>
        <w:sz w:val="18"/>
        <w:szCs w:val="18"/>
      </w:rPr>
      <w:instrText>NUMPAGES</w:instrText>
    </w:r>
    <w:r w:rsidRPr="00092845">
      <w:rPr>
        <w:bCs/>
        <w:sz w:val="18"/>
        <w:szCs w:val="18"/>
      </w:rPr>
      <w:fldChar w:fldCharType="separate"/>
    </w:r>
    <w:r w:rsidR="00C7179B">
      <w:rPr>
        <w:bCs/>
        <w:noProof/>
        <w:sz w:val="18"/>
        <w:szCs w:val="18"/>
      </w:rPr>
      <w:t>5</w:t>
    </w:r>
    <w:r w:rsidRPr="00092845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2E95" w:rsidP="009468FD" w:rsidRDefault="006B2E95" w14:paraId="4BAB12B2" w14:textId="77777777">
      <w:pPr>
        <w:spacing w:before="0" w:after="0"/>
      </w:pPr>
      <w:r>
        <w:separator/>
      </w:r>
    </w:p>
  </w:footnote>
  <w:footnote w:type="continuationSeparator" w:id="0">
    <w:p w:rsidR="006B2E95" w:rsidP="009468FD" w:rsidRDefault="006B2E95" w14:paraId="77B370C9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05DC" w:rsidR="005D764B" w:rsidP="005D764B" w:rsidRDefault="005D764B" w14:paraId="72A295C2" w14:textId="77777777">
    <w:pPr>
      <w:pStyle w:val="Topptekst"/>
      <w:rPr>
        <w:lang w:val="nb-NO"/>
      </w:rPr>
    </w:pPr>
    <w:r w:rsidRPr="004105DC">
      <w:rPr>
        <w:lang w:val="nb-NO"/>
      </w:rPr>
      <w:t xml:space="preserve">Kontrakt nr.: </w:t>
    </w:r>
    <w:r w:rsidR="00537D2F">
      <w:rPr>
        <w:lang w:val="nb-NO"/>
      </w:rPr>
      <w:t>BKK</w:t>
    </w:r>
  </w:p>
  <w:p w:rsidRPr="005D764B" w:rsidR="005D764B" w:rsidRDefault="005D764B" w14:paraId="62581D46" w14:textId="77777777">
    <w:pPr>
      <w:pStyle w:val="Topptekst"/>
      <w:rPr>
        <w:u w:val="single"/>
        <w:lang w:val="nb-NO" w:eastAsia="nb-NO"/>
      </w:rPr>
    </w:pPr>
    <w:r w:rsidRPr="00215DFC">
      <w:rPr>
        <w:u w:val="single"/>
        <w:lang w:val="nb-NO" w:eastAsia="nb-NO"/>
      </w:rPr>
      <w:t xml:space="preserve">Vedlegg </w:t>
    </w:r>
    <w:r>
      <w:rPr>
        <w:u w:val="single"/>
        <w:lang w:val="nb-NO" w:eastAsia="nb-NO"/>
      </w:rPr>
      <w:t>B – Vederlag tjenester</w:t>
    </w:r>
    <w:r>
      <w:rPr>
        <w:u w:val="single"/>
        <w:lang w:val="nb-NO" w:eastAsia="nb-NO"/>
      </w:rPr>
      <w:tab/>
    </w:r>
    <w:r>
      <w:rPr>
        <w:u w:val="single"/>
        <w:lang w:val="nb-NO"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65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F24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44A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E085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292F966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 w:val="0"/>
        <w:i w:val="0"/>
        <w:sz w:val="22"/>
      </w:rPr>
    </w:lvl>
  </w:abstractNum>
  <w:abstractNum w:abstractNumId="5" w15:restartNumberingAfterBreak="0">
    <w:nsid w:val="FFFFFFFB"/>
    <w:multiLevelType w:val="multilevel"/>
    <w:tmpl w:val="F022F240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4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6" w15:restartNumberingAfterBreak="0">
    <w:nsid w:val="084D256E"/>
    <w:multiLevelType w:val="hybridMultilevel"/>
    <w:tmpl w:val="3F609AF6"/>
    <w:lvl w:ilvl="0" w:tplc="C136ACE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C025B"/>
    <w:multiLevelType w:val="hybridMultilevel"/>
    <w:tmpl w:val="4BCC33D0"/>
    <w:lvl w:ilvl="0" w:tplc="0409000F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895314"/>
    <w:multiLevelType w:val="hybridMultilevel"/>
    <w:tmpl w:val="FC60A28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1A2C3E58"/>
    <w:multiLevelType w:val="hybridMultilevel"/>
    <w:tmpl w:val="86BC7D64"/>
    <w:lvl w:ilvl="0" w:tplc="D222DD3A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F373E8"/>
    <w:multiLevelType w:val="hybridMultilevel"/>
    <w:tmpl w:val="9BCC77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CB71B1D"/>
    <w:multiLevelType w:val="multilevel"/>
    <w:tmpl w:val="464AE8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22895"/>
    <w:multiLevelType w:val="hybridMultilevel"/>
    <w:tmpl w:val="97867E5A"/>
    <w:lvl w:ilvl="0" w:tplc="43DA6CAC">
      <w:start w:val="1"/>
      <w:numFmt w:val="bullet"/>
      <w:pStyle w:val="Tabellliste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9496A38"/>
    <w:multiLevelType w:val="hybridMultilevel"/>
    <w:tmpl w:val="FBBAC7AA"/>
    <w:lvl w:ilvl="0" w:tplc="3D36C7A8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3C10501"/>
    <w:multiLevelType w:val="hybridMultilevel"/>
    <w:tmpl w:val="351C036C"/>
    <w:lvl w:ilvl="0" w:tplc="BDD8AA1C">
      <w:start w:val="1"/>
      <w:numFmt w:val="bullet"/>
      <w:pStyle w:val="Brevlist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112433C"/>
    <w:multiLevelType w:val="hybridMultilevel"/>
    <w:tmpl w:val="2B9C7E48"/>
    <w:lvl w:ilvl="0" w:tplc="4B24016E">
      <w:start w:val="1"/>
      <w:numFmt w:val="bullet"/>
      <w:pStyle w:val="Listeavsnit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 w15:restartNumberingAfterBreak="0">
    <w:nsid w:val="613B69F5"/>
    <w:multiLevelType w:val="hybridMultilevel"/>
    <w:tmpl w:val="4BCC3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DF5BA7"/>
    <w:multiLevelType w:val="hybridMultilevel"/>
    <w:tmpl w:val="C2F60E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247812387">
    <w:abstractNumId w:val="5"/>
  </w:num>
  <w:num w:numId="2" w16cid:durableId="1270622455">
    <w:abstractNumId w:val="13"/>
  </w:num>
  <w:num w:numId="3" w16cid:durableId="1339386163">
    <w:abstractNumId w:val="4"/>
  </w:num>
  <w:num w:numId="4" w16cid:durableId="89401017">
    <w:abstractNumId w:val="17"/>
  </w:num>
  <w:num w:numId="5" w16cid:durableId="1132287470">
    <w:abstractNumId w:val="16"/>
  </w:num>
  <w:num w:numId="6" w16cid:durableId="1370061934">
    <w:abstractNumId w:val="7"/>
  </w:num>
  <w:num w:numId="7" w16cid:durableId="1816216861">
    <w:abstractNumId w:val="10"/>
  </w:num>
  <w:num w:numId="8" w16cid:durableId="653486160">
    <w:abstractNumId w:val="9"/>
  </w:num>
  <w:num w:numId="9" w16cid:durableId="486869078">
    <w:abstractNumId w:val="11"/>
  </w:num>
  <w:num w:numId="10" w16cid:durableId="2039893198">
    <w:abstractNumId w:val="15"/>
  </w:num>
  <w:num w:numId="11" w16cid:durableId="972633560">
    <w:abstractNumId w:val="12"/>
  </w:num>
  <w:num w:numId="12" w16cid:durableId="1887981516">
    <w:abstractNumId w:val="14"/>
  </w:num>
  <w:num w:numId="13" w16cid:durableId="67926489">
    <w:abstractNumId w:val="3"/>
  </w:num>
  <w:num w:numId="14" w16cid:durableId="1331366426">
    <w:abstractNumId w:val="2"/>
  </w:num>
  <w:num w:numId="15" w16cid:durableId="1103106678">
    <w:abstractNumId w:val="1"/>
  </w:num>
  <w:num w:numId="16" w16cid:durableId="1967616660">
    <w:abstractNumId w:val="0"/>
  </w:num>
  <w:num w:numId="17" w16cid:durableId="1467240768">
    <w:abstractNumId w:val="6"/>
  </w:num>
  <w:num w:numId="18" w16cid:durableId="1288312675">
    <w:abstractNumId w:val="5"/>
  </w:num>
  <w:num w:numId="19" w16cid:durableId="1635519229">
    <w:abstractNumId w:val="5"/>
  </w:num>
  <w:num w:numId="20" w16cid:durableId="861360542">
    <w:abstractNumId w:val="5"/>
  </w:num>
  <w:num w:numId="21" w16cid:durableId="1605072731">
    <w:abstractNumId w:val="15"/>
  </w:num>
  <w:num w:numId="22" w16cid:durableId="597251806">
    <w:abstractNumId w:val="12"/>
  </w:num>
  <w:num w:numId="23" w16cid:durableId="1329358161">
    <w:abstractNumId w:val="14"/>
  </w:num>
  <w:num w:numId="24" w16cid:durableId="524179337">
    <w:abstractNumId w:val="6"/>
  </w:num>
  <w:num w:numId="25" w16cid:durableId="1619098499">
    <w:abstractNumId w:val="5"/>
  </w:num>
  <w:num w:numId="26" w16cid:durableId="40745972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34DC"/>
    <w:rsid w:val="00007341"/>
    <w:rsid w:val="000131C1"/>
    <w:rsid w:val="00023003"/>
    <w:rsid w:val="000234F7"/>
    <w:rsid w:val="00140CA3"/>
    <w:rsid w:val="0019413C"/>
    <w:rsid w:val="001A0DE0"/>
    <w:rsid w:val="001C6C70"/>
    <w:rsid w:val="001E5A5D"/>
    <w:rsid w:val="00223CC4"/>
    <w:rsid w:val="0023346A"/>
    <w:rsid w:val="00277EF5"/>
    <w:rsid w:val="002B6C2C"/>
    <w:rsid w:val="003874DC"/>
    <w:rsid w:val="003A5430"/>
    <w:rsid w:val="003C7BBF"/>
    <w:rsid w:val="004105DC"/>
    <w:rsid w:val="00422363"/>
    <w:rsid w:val="004263A2"/>
    <w:rsid w:val="004628B7"/>
    <w:rsid w:val="00470DD9"/>
    <w:rsid w:val="004F477E"/>
    <w:rsid w:val="00502102"/>
    <w:rsid w:val="00514579"/>
    <w:rsid w:val="00537D2F"/>
    <w:rsid w:val="00565D2A"/>
    <w:rsid w:val="00580411"/>
    <w:rsid w:val="005B38B2"/>
    <w:rsid w:val="005D764B"/>
    <w:rsid w:val="00646AEC"/>
    <w:rsid w:val="00680FA8"/>
    <w:rsid w:val="006B2E95"/>
    <w:rsid w:val="006D1F19"/>
    <w:rsid w:val="006F05AB"/>
    <w:rsid w:val="00786022"/>
    <w:rsid w:val="007A43DA"/>
    <w:rsid w:val="00827CFA"/>
    <w:rsid w:val="00851173"/>
    <w:rsid w:val="00870B0B"/>
    <w:rsid w:val="008D5D00"/>
    <w:rsid w:val="008E6977"/>
    <w:rsid w:val="008F14DC"/>
    <w:rsid w:val="008F6268"/>
    <w:rsid w:val="00914366"/>
    <w:rsid w:val="00916101"/>
    <w:rsid w:val="00917BDC"/>
    <w:rsid w:val="0094324D"/>
    <w:rsid w:val="009468FD"/>
    <w:rsid w:val="00970F94"/>
    <w:rsid w:val="0098244B"/>
    <w:rsid w:val="009A77F4"/>
    <w:rsid w:val="009C69E2"/>
    <w:rsid w:val="009E52D8"/>
    <w:rsid w:val="00A2286E"/>
    <w:rsid w:val="00A51BBD"/>
    <w:rsid w:val="00A63841"/>
    <w:rsid w:val="00A64D76"/>
    <w:rsid w:val="00A91654"/>
    <w:rsid w:val="00AA4FEE"/>
    <w:rsid w:val="00AB3764"/>
    <w:rsid w:val="00AB6BEF"/>
    <w:rsid w:val="00AB6CC5"/>
    <w:rsid w:val="00AC7E0A"/>
    <w:rsid w:val="00B20BBB"/>
    <w:rsid w:val="00B302F2"/>
    <w:rsid w:val="00B832D4"/>
    <w:rsid w:val="00C259FB"/>
    <w:rsid w:val="00C31DF9"/>
    <w:rsid w:val="00C7179B"/>
    <w:rsid w:val="00CB0625"/>
    <w:rsid w:val="00CB48F6"/>
    <w:rsid w:val="00CE760E"/>
    <w:rsid w:val="00CF0DD5"/>
    <w:rsid w:val="00D2152E"/>
    <w:rsid w:val="00D37A01"/>
    <w:rsid w:val="00DA4503"/>
    <w:rsid w:val="00DD3B44"/>
    <w:rsid w:val="00E317A0"/>
    <w:rsid w:val="00E52CAB"/>
    <w:rsid w:val="00E7479A"/>
    <w:rsid w:val="00E914B9"/>
    <w:rsid w:val="00EB5572"/>
    <w:rsid w:val="00F60841"/>
    <w:rsid w:val="129EB2EE"/>
    <w:rsid w:val="1965671F"/>
    <w:rsid w:val="477C69ED"/>
    <w:rsid w:val="4FADEF99"/>
    <w:rsid w:val="5759B2BA"/>
    <w:rsid w:val="60BD106C"/>
    <w:rsid w:val="672E92DF"/>
    <w:rsid w:val="675E6FA8"/>
    <w:rsid w:val="6B8A5685"/>
    <w:rsid w:val="6F1FB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7060E"/>
  <w15:chartTrackingRefBased/>
  <w15:docId w15:val="{EEE73632-8064-41D6-A679-37A64C91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Kontraktstil"/>
    <w:rsid w:val="009468FD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Kontraktstil"/>
    <w:link w:val="Overskrift1Tegn"/>
    <w:qFormat/>
    <w:rsid w:val="009468FD"/>
    <w:pPr>
      <w:keepNext/>
      <w:keepLines/>
      <w:numPr>
        <w:numId w:val="1"/>
      </w:numPr>
      <w:spacing w:before="240" w:after="120"/>
      <w:outlineLvl w:val="0"/>
    </w:pPr>
    <w:rPr>
      <w:rFonts w:ascii="Arial" w:hAnsi="Arial"/>
      <w:b/>
      <w:caps/>
      <w:kern w:val="28"/>
      <w:sz w:val="24"/>
      <w:lang w:val="en-GB" w:eastAsia="en-US"/>
    </w:rPr>
  </w:style>
  <w:style w:type="paragraph" w:styleId="Overskrift2">
    <w:name w:val="heading 2"/>
    <w:next w:val="Kontraktstil"/>
    <w:link w:val="Overskrift2Tegn"/>
    <w:qFormat/>
    <w:rsid w:val="009468FD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noProof/>
      <w:sz w:val="22"/>
      <w:lang w:val="en-GB" w:eastAsia="en-US"/>
    </w:rPr>
  </w:style>
  <w:style w:type="paragraph" w:styleId="Overskrift3">
    <w:name w:val="heading 3"/>
    <w:next w:val="Kontraktstil"/>
    <w:link w:val="Overskrift3Tegn"/>
    <w:qFormat/>
    <w:rsid w:val="009468FD"/>
    <w:pPr>
      <w:keepNext/>
      <w:keepLines/>
      <w:numPr>
        <w:ilvl w:val="2"/>
        <w:numId w:val="1"/>
      </w:numPr>
      <w:spacing w:before="120" w:after="120"/>
      <w:outlineLvl w:val="2"/>
    </w:pPr>
    <w:rPr>
      <w:rFonts w:ascii="Arial" w:hAnsi="Arial"/>
      <w:b/>
      <w:noProof/>
      <w:sz w:val="22"/>
      <w:lang w:val="en-GB" w:eastAsia="en-US"/>
    </w:rPr>
  </w:style>
  <w:style w:type="paragraph" w:styleId="Overskrift4">
    <w:name w:val="heading 4"/>
    <w:next w:val="Kontraktstil"/>
    <w:link w:val="Overskrift4Tegn"/>
    <w:rsid w:val="009468FD"/>
    <w:pPr>
      <w:keepNext/>
      <w:keepLines/>
      <w:numPr>
        <w:ilvl w:val="3"/>
        <w:numId w:val="1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rsid w:val="009468FD"/>
    <w:rPr>
      <w:rFonts w:ascii="Arial" w:hAnsi="Arial"/>
      <w:b/>
      <w:caps/>
      <w:kern w:val="28"/>
      <w:sz w:val="24"/>
      <w:lang w:val="en-GB" w:eastAsia="en-US"/>
    </w:rPr>
  </w:style>
  <w:style w:type="character" w:styleId="Overskrift2Tegn" w:customStyle="1">
    <w:name w:val="Overskrift 2 Tegn"/>
    <w:link w:val="Overskrift2"/>
    <w:rsid w:val="009468FD"/>
    <w:rPr>
      <w:rFonts w:ascii="Arial" w:hAnsi="Arial"/>
      <w:b/>
      <w:noProof/>
      <w:sz w:val="22"/>
      <w:lang w:val="en-GB" w:eastAsia="en-US"/>
    </w:rPr>
  </w:style>
  <w:style w:type="character" w:styleId="Overskrift3Tegn" w:customStyle="1">
    <w:name w:val="Overskrift 3 Tegn"/>
    <w:link w:val="Overskrift3"/>
    <w:rsid w:val="009468FD"/>
    <w:rPr>
      <w:rFonts w:ascii="Arial" w:hAnsi="Arial"/>
      <w:b/>
      <w:noProof/>
      <w:sz w:val="22"/>
      <w:lang w:val="en-GB" w:eastAsia="en-US"/>
    </w:rPr>
  </w:style>
  <w:style w:type="character" w:styleId="Overskrift4Tegn" w:customStyle="1">
    <w:name w:val="Overskrift 4 Tegn"/>
    <w:link w:val="Overskrift4"/>
    <w:rsid w:val="009468FD"/>
    <w:rPr>
      <w:rFonts w:ascii="Arial" w:hAnsi="Arial"/>
      <w:noProof/>
      <w:sz w:val="22"/>
      <w:lang w:val="en-GB" w:eastAsia="en-US"/>
    </w:rPr>
  </w:style>
  <w:style w:type="paragraph" w:styleId="Bulletlist" w:customStyle="1">
    <w:name w:val="Bullet list"/>
    <w:basedOn w:val="Kontraktstil"/>
    <w:rsid w:val="009468FD"/>
    <w:pPr>
      <w:keepLines/>
      <w:numPr>
        <w:numId w:val="8"/>
      </w:numPr>
      <w:spacing w:before="40" w:after="40"/>
    </w:pPr>
  </w:style>
  <w:style w:type="character" w:styleId="Merknadsreferanse">
    <w:name w:val="annotation reference"/>
    <w:semiHidden/>
    <w:rsid w:val="009468FD"/>
    <w:rPr>
      <w:rFonts w:ascii="Tms Rmn" w:hAnsi="Tms Rmn"/>
      <w:vanish/>
      <w:color w:val="FF00FF"/>
      <w:kern w:val="0"/>
      <w:sz w:val="16"/>
      <w:lang w:val="en-GB"/>
    </w:rPr>
  </w:style>
  <w:style w:type="paragraph" w:styleId="Kontraktstil" w:customStyle="1">
    <w:name w:val="Kontraktstil"/>
    <w:link w:val="KontraktstilTegn"/>
    <w:qFormat/>
    <w:rsid w:val="009468FD"/>
    <w:pPr>
      <w:spacing w:before="120" w:after="120"/>
      <w:ind w:left="720"/>
    </w:pPr>
    <w:rPr>
      <w:rFonts w:ascii="Arial" w:hAnsi="Arial"/>
      <w:lang w:val="en-GB" w:eastAsia="en-US"/>
    </w:rPr>
  </w:style>
  <w:style w:type="paragraph" w:styleId="Contractstyle1" w:customStyle="1">
    <w:name w:val="Contractstyle1"/>
    <w:basedOn w:val="Kontraktstil"/>
    <w:rsid w:val="009468FD"/>
    <w:pPr>
      <w:ind w:left="0"/>
    </w:pPr>
  </w:style>
  <w:style w:type="paragraph" w:styleId="Contractstyle3" w:customStyle="1">
    <w:name w:val="Contractstyle3"/>
    <w:basedOn w:val="Kontraktstil"/>
    <w:rsid w:val="009468FD"/>
    <w:pPr>
      <w:ind w:left="1440"/>
    </w:pPr>
  </w:style>
  <w:style w:type="paragraph" w:styleId="Contractstyle4" w:customStyle="1">
    <w:name w:val="Contractstyle4"/>
    <w:basedOn w:val="Kontraktstil"/>
    <w:rsid w:val="009468FD"/>
    <w:pPr>
      <w:ind w:left="2217"/>
    </w:pPr>
  </w:style>
  <w:style w:type="paragraph" w:styleId="Bunntekst">
    <w:name w:val="footer"/>
    <w:basedOn w:val="Normal"/>
    <w:link w:val="BunntekstTegn"/>
    <w:uiPriority w:val="99"/>
    <w:qFormat/>
    <w:rsid w:val="009468FD"/>
    <w:pPr>
      <w:tabs>
        <w:tab w:val="center" w:pos="4153"/>
        <w:tab w:val="right" w:pos="8306"/>
      </w:tabs>
    </w:pPr>
  </w:style>
  <w:style w:type="character" w:styleId="BunntekstTegn" w:customStyle="1">
    <w:name w:val="Bunntekst Tegn"/>
    <w:link w:val="Bunntekst"/>
    <w:uiPriority w:val="99"/>
    <w:rsid w:val="009468FD"/>
    <w:rPr>
      <w:rFonts w:ascii="Arial" w:hAnsi="Arial"/>
      <w:sz w:val="22"/>
      <w:lang w:val="en-GB" w:eastAsia="en-US"/>
    </w:rPr>
  </w:style>
  <w:style w:type="paragraph" w:styleId="Topptekst">
    <w:name w:val="header"/>
    <w:link w:val="TopptekstTegn"/>
    <w:uiPriority w:val="99"/>
    <w:qFormat/>
    <w:rsid w:val="009468FD"/>
    <w:pPr>
      <w:tabs>
        <w:tab w:val="center" w:pos="4253"/>
        <w:tab w:val="right" w:pos="9497"/>
      </w:tabs>
    </w:pPr>
    <w:rPr>
      <w:rFonts w:ascii="Arial" w:hAnsi="Arial"/>
      <w:noProof/>
      <w:sz w:val="16"/>
      <w:lang w:val="en-GB" w:eastAsia="en-US"/>
    </w:rPr>
  </w:style>
  <w:style w:type="character" w:styleId="TopptekstTegn" w:customStyle="1">
    <w:name w:val="Topptekst Tegn"/>
    <w:link w:val="Topptekst"/>
    <w:uiPriority w:val="99"/>
    <w:rsid w:val="009468FD"/>
    <w:rPr>
      <w:rFonts w:ascii="Arial" w:hAnsi="Arial"/>
      <w:noProof/>
      <w:sz w:val="16"/>
      <w:lang w:val="en-GB" w:eastAsia="en-US"/>
    </w:rPr>
  </w:style>
  <w:style w:type="paragraph" w:styleId="Bildetekst">
    <w:name w:val="caption"/>
    <w:basedOn w:val="Normal"/>
    <w:next w:val="Normal"/>
    <w:rsid w:val="009468FD"/>
    <w:rPr>
      <w:b/>
      <w:bCs/>
      <w:sz w:val="20"/>
    </w:rPr>
  </w:style>
  <w:style w:type="character" w:styleId="Sidetall">
    <w:name w:val="page number"/>
    <w:rsid w:val="009468FD"/>
  </w:style>
  <w:style w:type="paragraph" w:styleId="Bobletekst">
    <w:name w:val="Balloon Text"/>
    <w:basedOn w:val="Normal"/>
    <w:link w:val="BobletekstTegn"/>
    <w:semiHidden/>
    <w:rsid w:val="009468F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styleId="Hovedtittel" w:customStyle="1">
    <w:name w:val="Hovedtittel"/>
    <w:next w:val="Kontraktstil"/>
    <w:qFormat/>
    <w:rsid w:val="009468FD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val="en-GB" w:eastAsia="en-US"/>
    </w:rPr>
  </w:style>
  <w:style w:type="paragraph" w:styleId="INNH1">
    <w:name w:val="toc 1"/>
    <w:next w:val="Kontraktstil"/>
    <w:uiPriority w:val="39"/>
    <w:qFormat/>
    <w:rsid w:val="009468FD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val="en-GB" w:eastAsia="en-US"/>
    </w:rPr>
  </w:style>
  <w:style w:type="paragraph" w:styleId="Romannumberedbulletlist" w:customStyle="1">
    <w:name w:val="Roman numbered bullet list"/>
    <w:basedOn w:val="Numberlist"/>
    <w:rsid w:val="009468FD"/>
    <w:pPr>
      <w:numPr>
        <w:numId w:val="6"/>
      </w:numPr>
    </w:pPr>
  </w:style>
  <w:style w:type="paragraph" w:styleId="Numberlist" w:customStyle="1">
    <w:name w:val="Number list"/>
    <w:basedOn w:val="Normal"/>
    <w:rsid w:val="009468FD"/>
    <w:pPr>
      <w:keepLines/>
      <w:spacing w:before="40" w:after="40"/>
    </w:pPr>
  </w:style>
  <w:style w:type="paragraph" w:styleId="Tittel">
    <w:name w:val="Title"/>
    <w:aliases w:val="Tittel 3"/>
    <w:basedOn w:val="Kontraktstil"/>
    <w:next w:val="Normal"/>
    <w:link w:val="TittelTegn"/>
    <w:qFormat/>
    <w:rsid w:val="009468FD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styleId="TittelTegn" w:customStyle="1">
    <w:name w:val="Tittel Tegn"/>
    <w:aliases w:val="Tittel 3 Tegn"/>
    <w:link w:val="Tittel"/>
    <w:rsid w:val="009468FD"/>
    <w:rPr>
      <w:rFonts w:ascii="Arial" w:hAnsi="Arial"/>
      <w:b/>
      <w:bCs/>
      <w:kern w:val="28"/>
      <w:sz w:val="24"/>
      <w:szCs w:val="32"/>
      <w:lang w:val="en-GB" w:eastAsia="en-US"/>
    </w:rPr>
  </w:style>
  <w:style w:type="paragraph" w:styleId="Tittel2" w:customStyle="1">
    <w:name w:val="Tittel 2"/>
    <w:basedOn w:val="Kontraktstil"/>
    <w:link w:val="Tittel2Tegn"/>
    <w:qFormat/>
    <w:rsid w:val="009468FD"/>
    <w:pPr>
      <w:spacing w:before="360" w:after="240"/>
    </w:pPr>
    <w:rPr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qFormat/>
    <w:rsid w:val="009468FD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val="nb-NO" w:eastAsia="nb-NO"/>
    </w:rPr>
  </w:style>
  <w:style w:type="character" w:styleId="KontraktstilTegn" w:customStyle="1">
    <w:name w:val="Kontraktstil Tegn"/>
    <w:link w:val="Kontraktstil"/>
    <w:rsid w:val="009468FD"/>
    <w:rPr>
      <w:rFonts w:ascii="Arial" w:hAnsi="Arial"/>
      <w:lang w:val="en-GB" w:eastAsia="en-US"/>
    </w:rPr>
  </w:style>
  <w:style w:type="character" w:styleId="Tittel2Tegn" w:customStyle="1">
    <w:name w:val="Tittel 2 Tegn"/>
    <w:link w:val="Tittel2"/>
    <w:rsid w:val="009468FD"/>
    <w:rPr>
      <w:rFonts w:ascii="Arial" w:hAnsi="Arial"/>
      <w:b/>
      <w:sz w:val="24"/>
      <w:lang w:val="en-GB" w:eastAsia="en-US"/>
    </w:rPr>
  </w:style>
  <w:style w:type="paragraph" w:styleId="Listeavsnitt">
    <w:name w:val="List Paragraph"/>
    <w:basedOn w:val="Normal"/>
    <w:link w:val="ListeavsnittTegn"/>
    <w:uiPriority w:val="34"/>
    <w:qFormat/>
    <w:rsid w:val="009468FD"/>
    <w:pPr>
      <w:numPr>
        <w:numId w:val="10"/>
      </w:numPr>
      <w:spacing w:before="40" w:after="40"/>
      <w:ind w:left="1077" w:hanging="357"/>
    </w:pPr>
    <w:rPr>
      <w:sz w:val="20"/>
    </w:rPr>
  </w:style>
  <w:style w:type="table" w:styleId="Tabellrutenett">
    <w:name w:val="Table Grid"/>
    <w:basedOn w:val="Vanligtabell"/>
    <w:rsid w:val="009468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overskrift" w:customStyle="1">
    <w:name w:val="Tabell overskrift"/>
    <w:basedOn w:val="Kontraktstil"/>
    <w:link w:val="TabelloverskriftTegn"/>
    <w:qFormat/>
    <w:rsid w:val="009468FD"/>
    <w:pPr>
      <w:ind w:left="0"/>
    </w:pPr>
    <w:rPr>
      <w:b/>
    </w:rPr>
  </w:style>
  <w:style w:type="paragraph" w:styleId="Tabelltekst" w:customStyle="1">
    <w:name w:val="Tabell tekst"/>
    <w:basedOn w:val="Kontraktstil"/>
    <w:link w:val="TabelltekstTegn"/>
    <w:qFormat/>
    <w:rsid w:val="009468FD"/>
    <w:pPr>
      <w:spacing w:before="40" w:after="40"/>
      <w:ind w:left="0"/>
    </w:pPr>
  </w:style>
  <w:style w:type="character" w:styleId="TabelloverskriftTegn" w:customStyle="1">
    <w:name w:val="Tabell overskrift Tegn"/>
    <w:link w:val="Tabelloverskrift"/>
    <w:rsid w:val="009468FD"/>
    <w:rPr>
      <w:rFonts w:ascii="Arial" w:hAnsi="Arial"/>
      <w:b/>
      <w:lang w:val="en-GB" w:eastAsia="en-US"/>
    </w:rPr>
  </w:style>
  <w:style w:type="paragraph" w:styleId="Tabellliste" w:customStyle="1">
    <w:name w:val="Tabell liste"/>
    <w:basedOn w:val="Listeavsnitt"/>
    <w:link w:val="TabelllisteTegn"/>
    <w:qFormat/>
    <w:rsid w:val="009468FD"/>
    <w:pPr>
      <w:numPr>
        <w:numId w:val="11"/>
      </w:numPr>
      <w:ind w:left="284" w:hanging="284"/>
    </w:pPr>
  </w:style>
  <w:style w:type="character" w:styleId="TabelltekstTegn" w:customStyle="1">
    <w:name w:val="Tabell tekst Tegn"/>
    <w:link w:val="Tabelltekst"/>
    <w:rsid w:val="009468FD"/>
  </w:style>
  <w:style w:type="paragraph" w:styleId="Brevstil" w:customStyle="1">
    <w:name w:val="Brev stil"/>
    <w:basedOn w:val="Kontraktstil"/>
    <w:link w:val="BrevstilTegn"/>
    <w:qFormat/>
    <w:rsid w:val="009468FD"/>
    <w:pPr>
      <w:ind w:left="0"/>
      <w:contextualSpacing/>
    </w:pPr>
  </w:style>
  <w:style w:type="character" w:styleId="ListeavsnittTegn" w:customStyle="1">
    <w:name w:val="Listeavsnitt Tegn"/>
    <w:link w:val="Listeavsnitt"/>
    <w:uiPriority w:val="34"/>
    <w:rsid w:val="009468FD"/>
    <w:rPr>
      <w:rFonts w:ascii="Arial" w:hAnsi="Arial"/>
      <w:lang w:val="en-GB" w:eastAsia="en-US"/>
    </w:rPr>
  </w:style>
  <w:style w:type="character" w:styleId="TabelllisteTegn" w:customStyle="1">
    <w:name w:val="Tabell liste Tegn"/>
    <w:link w:val="Tabellliste"/>
    <w:rsid w:val="009468FD"/>
  </w:style>
  <w:style w:type="paragraph" w:styleId="Brevtittel" w:customStyle="1">
    <w:name w:val="Brev tittel"/>
    <w:basedOn w:val="Tittel2"/>
    <w:link w:val="BrevtittelTegn"/>
    <w:qFormat/>
    <w:rsid w:val="009468FD"/>
    <w:pPr>
      <w:spacing w:before="120" w:after="120"/>
      <w:ind w:left="0"/>
      <w:contextualSpacing/>
    </w:pPr>
    <w:rPr>
      <w:caps/>
      <w:sz w:val="22"/>
      <w:lang w:val="nb-NO"/>
    </w:rPr>
  </w:style>
  <w:style w:type="character" w:styleId="BrevstilTegn" w:customStyle="1">
    <w:name w:val="Brev stil Tegn"/>
    <w:link w:val="Brevstil"/>
    <w:rsid w:val="009468FD"/>
  </w:style>
  <w:style w:type="paragraph" w:styleId="Brevliste" w:customStyle="1">
    <w:name w:val="Brev liste"/>
    <w:basedOn w:val="Bulletlist"/>
    <w:link w:val="BrevlisteTegn"/>
    <w:qFormat/>
    <w:rsid w:val="009468FD"/>
    <w:pPr>
      <w:numPr>
        <w:numId w:val="12"/>
      </w:numPr>
      <w:ind w:left="357" w:hanging="357"/>
    </w:pPr>
  </w:style>
  <w:style w:type="character" w:styleId="BrevtittelTegn" w:customStyle="1">
    <w:name w:val="Brev tittel Tegn"/>
    <w:link w:val="Brevtittel"/>
    <w:rsid w:val="009468FD"/>
    <w:rPr>
      <w:rFonts w:ascii="Arial" w:hAnsi="Arial"/>
      <w:b/>
      <w:caps/>
      <w:sz w:val="22"/>
      <w:lang w:eastAsia="en-US"/>
    </w:rPr>
  </w:style>
  <w:style w:type="paragraph" w:styleId="Skjematittel2" w:customStyle="1">
    <w:name w:val="Skjema tittel 2"/>
    <w:basedOn w:val="Tabelloverskrift"/>
    <w:link w:val="Skjematittel2Tegn"/>
    <w:qFormat/>
    <w:rsid w:val="009468FD"/>
    <w:pPr>
      <w:spacing w:before="0" w:after="40"/>
    </w:pPr>
  </w:style>
  <w:style w:type="character" w:styleId="BrevlisteTegn" w:customStyle="1">
    <w:name w:val="Brev liste Tegn"/>
    <w:link w:val="Brevliste"/>
    <w:rsid w:val="009468FD"/>
  </w:style>
  <w:style w:type="character" w:styleId="Skjematittel2Tegn" w:customStyle="1">
    <w:name w:val="Skjema tittel 2 Tegn"/>
    <w:link w:val="Skjematittel2"/>
    <w:rsid w:val="009468FD"/>
  </w:style>
  <w:style w:type="paragraph" w:styleId="INNH2">
    <w:name w:val="toc 2"/>
    <w:basedOn w:val="Normal"/>
    <w:next w:val="Normal"/>
    <w:autoRedefine/>
    <w:uiPriority w:val="39"/>
    <w:qFormat/>
    <w:rsid w:val="009468FD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paragraph" w:styleId="INNH3">
    <w:name w:val="toc 3"/>
    <w:basedOn w:val="Normal"/>
    <w:next w:val="Normal"/>
    <w:autoRedefine/>
    <w:uiPriority w:val="39"/>
    <w:qFormat/>
    <w:rsid w:val="009468FD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character" w:styleId="Hyperkobling">
    <w:name w:val="Hyperlink"/>
    <w:uiPriority w:val="99"/>
    <w:unhideWhenUsed/>
    <w:rsid w:val="009468FD"/>
    <w:rPr>
      <w:color w:val="0000FF"/>
      <w:u w:val="single"/>
    </w:rPr>
  </w:style>
  <w:style w:type="paragraph" w:styleId="Brevtittel2" w:customStyle="1">
    <w:name w:val="Brev tittel 2"/>
    <w:basedOn w:val="Overskrift1"/>
    <w:link w:val="Brevtittel2Tegn"/>
    <w:qFormat/>
    <w:rsid w:val="009468FD"/>
    <w:pPr>
      <w:numPr>
        <w:numId w:val="17"/>
      </w:numPr>
      <w:spacing w:before="120"/>
      <w:ind w:left="357" w:hanging="357"/>
    </w:pPr>
    <w:rPr>
      <w:caps w:val="0"/>
      <w:sz w:val="20"/>
    </w:rPr>
  </w:style>
  <w:style w:type="character" w:styleId="Brevtittel2Tegn" w:customStyle="1">
    <w:name w:val="Brev tittel 2 Tegn"/>
    <w:link w:val="Brevtittel2"/>
    <w:rsid w:val="009468FD"/>
    <w:rPr>
      <w:rFonts w:ascii="Arial" w:hAnsi="Arial"/>
      <w:b/>
      <w:kern w:val="28"/>
      <w:lang w:val="en-GB" w:eastAsia="en-US"/>
    </w:rPr>
  </w:style>
  <w:style w:type="character" w:styleId="Ulstomtale">
    <w:name w:val="Unresolved Mention"/>
    <w:uiPriority w:val="99"/>
    <w:semiHidden/>
    <w:unhideWhenUsed/>
    <w:rsid w:val="00C259FB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680FA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b-NO" w:eastAsia="nb-NO"/>
    </w:rPr>
  </w:style>
  <w:style w:type="character" w:styleId="normaltextrun" w:customStyle="1">
    <w:name w:val="normaltextrun"/>
    <w:basedOn w:val="Standardskriftforavsnitt"/>
    <w:rsid w:val="00680FA8"/>
  </w:style>
  <w:style w:type="character" w:styleId="eop" w:customStyle="1">
    <w:name w:val="eop"/>
    <w:basedOn w:val="Standardskriftforavsnitt"/>
    <w:rsid w:val="00680FA8"/>
  </w:style>
  <w:style w:type="paragraph" w:styleId="Merknadstekst">
    <w:name w:val="annotation text"/>
    <w:basedOn w:val="Normal"/>
    <w:link w:val="MerknadstekstTegn"/>
    <w:uiPriority w:val="99"/>
    <w:unhideWhenUsed/>
    <w:rsid w:val="008D5D00"/>
    <w:rPr>
      <w:sz w:val="20"/>
    </w:rPr>
  </w:style>
  <w:style w:type="character" w:styleId="MerknadstekstTegn" w:customStyle="1">
    <w:name w:val="Merknadstekst Tegn"/>
    <w:link w:val="Merknadstekst"/>
    <w:uiPriority w:val="99"/>
    <w:rsid w:val="008D5D00"/>
    <w:rPr>
      <w:rFonts w:ascii="Arial" w:hAnsi="Arial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D5D00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8D5D00"/>
    <w:rPr>
      <w:rFonts w:ascii="Arial" w:hAnsi="Arial"/>
      <w:b/>
      <w:bCs/>
      <w:lang w:val="en-GB" w:eastAsia="en-US"/>
    </w:rPr>
  </w:style>
  <w:style w:type="paragraph" w:styleId="Revisjon">
    <w:name w:val="Revision"/>
    <w:hidden/>
    <w:uiPriority w:val="99"/>
    <w:semiHidden/>
    <w:rsid w:val="008D5D0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ontiki_ECM\ini_file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314BF8-7D70-4F76-A3A0-59280628DDA2}"/>
</file>

<file path=customXml/itemProps2.xml><?xml version="1.0" encoding="utf-8"?>
<ds:datastoreItem xmlns:ds="http://schemas.openxmlformats.org/officeDocument/2006/customXml" ds:itemID="{A0F4B919-B556-458B-8799-C3AE26462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98D11-41F4-4AD9-955B-61CBB09DD1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EE1454-6C0C-47F1-9B73-A59F085268B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B0D970C-460F-432A-B6E9-1563B4198C21}">
  <ds:schemaRefs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d80870d1-b3c3-44b9-84de-1349b738fe18"/>
    <ds:schemaRef ds:uri="http://purl.org/dc/dcmitype/"/>
    <ds:schemaRef ds:uri="http://schemas.microsoft.com/office/2006/documentManagement/types"/>
    <ds:schemaRef ds:uri="3595235c-8d31-4c35-97b7-a9427c57175b"/>
    <ds:schemaRef ds:uri="http://schemas.microsoft.com/office/infopath/2007/PartnerControl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</ap:Template>
  <ap:Application>Microsoft Word for the web</ap:Application>
  <ap:DocSecurity>0</ap:DocSecurity>
  <ap:ScaleCrop>false</ap:ScaleCrop>
  <ap:Company>BKK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bh7047</dc:creator>
  <keywords/>
  <dc:description/>
  <lastModifiedBy>Ida Benedicte Havre</lastModifiedBy>
  <revision>46</revision>
  <dcterms:created xsi:type="dcterms:W3CDTF">2025-06-27T11:15:00.0000000Z</dcterms:created>
  <dcterms:modified xsi:type="dcterms:W3CDTF">2026-06-03T09:02:39.2902671Z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Jacobsen Marius</vt:lpwstr>
  </property>
  <property fmtid="{D5CDD505-2E9C-101B-9397-08002B2CF9AE}" pid="3" name="Order">
    <vt:lpwstr>100.000000000000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Jacobsen Marius</vt:lpwstr>
  </property>
  <property fmtid="{D5CDD505-2E9C-101B-9397-08002B2CF9AE}" pid="6" name="xd_Signature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0x0101003E89226F9951BB48A9328D4F0E945937</vt:lpwstr>
  </property>
  <property fmtid="{D5CDD505-2E9C-101B-9397-08002B2CF9AE}" pid="11" name="TriggerFlowInfo">
    <vt:lpwstr/>
  </property>
  <property fmtid="{D5CDD505-2E9C-101B-9397-08002B2CF9AE}" pid="12" name="_ip_UnifiedCompliancePolicyUIAction">
    <vt:lpwstr/>
  </property>
  <property fmtid="{D5CDD505-2E9C-101B-9397-08002B2CF9AE}" pid="13" name="_ip_UnifiedCompliancePolicyProperties">
    <vt:lpwstr/>
  </property>
  <property fmtid="{D5CDD505-2E9C-101B-9397-08002B2CF9AE}" pid="14" name="ParentFolderElements">
    <vt:lpwstr>14;#;#100;#;#</vt:lpwstr>
  </property>
  <property fmtid="{D5CDD505-2E9C-101B-9397-08002B2CF9AE}" pid="15" name="DocumentType">
    <vt:lpwstr/>
  </property>
  <property fmtid="{D5CDD505-2E9C-101B-9397-08002B2CF9AE}" pid="16" name="MailDate">
    <vt:lpwstr/>
  </property>
  <property fmtid="{D5CDD505-2E9C-101B-9397-08002B2CF9AE}" pid="17" name="DocumentDescription">
    <vt:lpwstr/>
  </property>
  <property fmtid="{D5CDD505-2E9C-101B-9397-08002B2CF9AE}" pid="18" name="Direction">
    <vt:lpwstr/>
  </property>
  <property fmtid="{D5CDD505-2E9C-101B-9397-08002B2CF9AE}" pid="19" name="ContactPersonCompanyID">
    <vt:lpwstr/>
  </property>
  <property fmtid="{D5CDD505-2E9C-101B-9397-08002B2CF9AE}" pid="20" name="ConversationID">
    <vt:lpwstr/>
  </property>
  <property fmtid="{D5CDD505-2E9C-101B-9397-08002B2CF9AE}" pid="21" name="DocLink">
    <vt:lpwstr/>
  </property>
  <property fmtid="{D5CDD505-2E9C-101B-9397-08002B2CF9AE}" pid="22" name="ConversationIndex">
    <vt:lpwstr/>
  </property>
  <property fmtid="{D5CDD505-2E9C-101B-9397-08002B2CF9AE}" pid="23" name="ContactPersonID">
    <vt:lpwstr/>
  </property>
  <property fmtid="{D5CDD505-2E9C-101B-9397-08002B2CF9AE}" pid="24" name="SiteNo">
    <vt:lpwstr/>
  </property>
  <property fmtid="{D5CDD505-2E9C-101B-9397-08002B2CF9AE}" pid="25" name="ConversationTopic">
    <vt:lpwstr/>
  </property>
  <property fmtid="{D5CDD505-2E9C-101B-9397-08002B2CF9AE}" pid="26" name="ContactPerson">
    <vt:lpwstr/>
  </property>
  <property fmtid="{D5CDD505-2E9C-101B-9397-08002B2CF9AE}" pid="27" name="ContactPersonCompany">
    <vt:lpwstr/>
  </property>
  <property fmtid="{D5CDD505-2E9C-101B-9397-08002B2CF9AE}" pid="28" name="EmailPreview">
    <vt:lpwstr/>
  </property>
</Properties>
</file>